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B60" w:rsidRDefault="000C0B60" w:rsidP="002C4678">
      <w:pPr>
        <w:ind w:firstLine="698"/>
        <w:jc w:val="right"/>
        <w:rPr>
          <w:rStyle w:val="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5102"/>
      </w:tblGrid>
      <w:tr w:rsidR="000C0B60" w:rsidTr="002C467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C0B60" w:rsidRDefault="000C0B60" w:rsidP="002C4678">
            <w:pPr>
              <w:pStyle w:val="a0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C0B60" w:rsidRPr="00BA3734" w:rsidRDefault="000C0B60" w:rsidP="002C4678">
            <w:pPr>
              <w:pStyle w:val="a0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0C0B60" w:rsidRDefault="000C0B60" w:rsidP="002C4678">
            <w:pPr>
              <w:pStyle w:val="a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Инспекции Федеральной налоговой службы № 29 по г. Москве</w:t>
            </w:r>
          </w:p>
          <w:p w:rsidR="000C0B60" w:rsidRDefault="000C0B60" w:rsidP="002C4678">
            <w:pPr>
              <w:pStyle w:val="a0"/>
              <w:jc w:val="center"/>
              <w:rPr>
                <w:rFonts w:ascii="Times New Roman" w:hAnsi="Times New Roman"/>
              </w:rPr>
            </w:pPr>
          </w:p>
          <w:p w:rsidR="000C0B60" w:rsidRPr="00E53CDD" w:rsidRDefault="000C0B60" w:rsidP="00E53CDD">
            <w:pPr>
              <w:pStyle w:val="a0"/>
              <w:jc w:val="left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________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__</w:t>
            </w:r>
            <w:r>
              <w:rPr>
                <w:rFonts w:ascii="Times New Roman" w:hAnsi="Times New Roman"/>
              </w:rPr>
              <w:t xml:space="preserve">                 </w:t>
            </w:r>
            <w:r>
              <w:rPr>
                <w:rFonts w:ascii="Times New Roman" w:hAnsi="Times New Roman"/>
                <w:u w:val="single"/>
              </w:rPr>
              <w:t>М.А. Литвинова</w:t>
            </w:r>
          </w:p>
          <w:p w:rsidR="000C0B60" w:rsidRPr="00BA3734" w:rsidRDefault="000C0B60" w:rsidP="00E53CDD">
            <w:pPr>
              <w:pStyle w:val="a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BA3734">
              <w:rPr>
                <w:rFonts w:ascii="Times New Roman" w:hAnsi="Times New Roman"/>
              </w:rPr>
              <w:t>(</w:t>
            </w:r>
            <w:r w:rsidRPr="00E53CDD">
              <w:rPr>
                <w:rFonts w:ascii="Times New Roman" w:hAnsi="Times New Roman"/>
                <w:sz w:val="20"/>
                <w:szCs w:val="20"/>
              </w:rPr>
              <w:t>подпись</w:t>
            </w:r>
            <w:r>
              <w:rPr>
                <w:rFonts w:ascii="Times New Roman" w:hAnsi="Times New Roman"/>
              </w:rPr>
              <w:t>)</w:t>
            </w:r>
          </w:p>
          <w:p w:rsidR="000C0B60" w:rsidRDefault="000C0B60" w:rsidP="00E53CDD">
            <w:pPr>
              <w:pStyle w:val="a0"/>
              <w:jc w:val="right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</w:t>
            </w:r>
            <w:r>
              <w:rPr>
                <w:rFonts w:ascii="Times New Roman" w:hAnsi="Times New Roman"/>
              </w:rPr>
              <w:t xml:space="preserve"> _</w:t>
            </w:r>
            <w:r w:rsidRPr="00BA3734">
              <w:rPr>
                <w:rFonts w:ascii="Times New Roman" w:hAnsi="Times New Roman"/>
              </w:rPr>
              <w:t>___</w:t>
            </w:r>
            <w:r>
              <w:rPr>
                <w:rFonts w:ascii="Times New Roman" w:hAnsi="Times New Roman"/>
              </w:rPr>
              <w:t xml:space="preserve"> 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 xml:space="preserve"> </w:t>
            </w:r>
            <w:r w:rsidRPr="00BA3734">
              <w:rPr>
                <w:rFonts w:ascii="Times New Roman" w:hAnsi="Times New Roman"/>
              </w:rPr>
              <w:t>_</w:t>
            </w:r>
            <w:r>
              <w:rPr>
                <w:rFonts w:ascii="Times New Roman" w:hAnsi="Times New Roman"/>
              </w:rPr>
              <w:t>____</w:t>
            </w:r>
            <w:r w:rsidRPr="00BA3734">
              <w:rPr>
                <w:rFonts w:ascii="Times New Roman" w:hAnsi="Times New Roman"/>
              </w:rPr>
              <w:t>________</w:t>
            </w:r>
            <w:r>
              <w:rPr>
                <w:rFonts w:ascii="Times New Roman" w:hAnsi="Times New Roman"/>
              </w:rPr>
              <w:t xml:space="preserve"> </w:t>
            </w:r>
            <w:r w:rsidRPr="00BA3734">
              <w:rPr>
                <w:rFonts w:ascii="Times New Roman" w:hAnsi="Times New Roman"/>
              </w:rPr>
              <w:t>201_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0C0B60" w:rsidRPr="009F5BA3" w:rsidRDefault="000C0B60" w:rsidP="002C4678"/>
        </w:tc>
      </w:tr>
    </w:tbl>
    <w:p w:rsidR="000C0B60" w:rsidRPr="00BE06B4" w:rsidRDefault="000C0B60" w:rsidP="00A20112">
      <w:pPr>
        <w:pStyle w:val="Heading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E06B4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E06B4">
        <w:rPr>
          <w:rFonts w:ascii="Times New Roman" w:hAnsi="Times New Roman" w:cs="Times New Roman"/>
          <w:sz w:val="24"/>
          <w:szCs w:val="24"/>
        </w:rPr>
        <w:br/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BE06B4">
        <w:rPr>
          <w:rFonts w:ascii="Times New Roman" w:hAnsi="Times New Roman" w:cs="Times New Roman"/>
          <w:sz w:val="24"/>
          <w:szCs w:val="24"/>
        </w:rPr>
        <w:t xml:space="preserve"> правового отдела</w:t>
      </w:r>
    </w:p>
    <w:p w:rsidR="000C0B60" w:rsidRPr="00BE06B4" w:rsidRDefault="000C0B60" w:rsidP="00A20112">
      <w:pPr>
        <w:pStyle w:val="Heading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E06B4">
        <w:rPr>
          <w:rFonts w:ascii="Times New Roman" w:hAnsi="Times New Roman" w:cs="Times New Roman"/>
          <w:sz w:val="24"/>
          <w:szCs w:val="24"/>
        </w:rPr>
        <w:t xml:space="preserve">Инспекции 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>№ 2</w:t>
      </w:r>
      <w:r w:rsidRPr="00BE06B4">
        <w:rPr>
          <w:rFonts w:ascii="Times New Roman" w:hAnsi="Times New Roman" w:cs="Times New Roman"/>
          <w:sz w:val="24"/>
          <w:szCs w:val="24"/>
        </w:rPr>
        <w:t>9 по г. Москве</w:t>
      </w:r>
      <w:r w:rsidRPr="00BE06B4">
        <w:rPr>
          <w:rFonts w:ascii="Times New Roman" w:hAnsi="Times New Roman" w:cs="Times New Roman"/>
          <w:sz w:val="24"/>
          <w:szCs w:val="24"/>
        </w:rPr>
        <w:br/>
      </w:r>
    </w:p>
    <w:p w:rsidR="000C0B60" w:rsidRPr="00690291" w:rsidRDefault="000C0B60" w:rsidP="002C4678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BE06B4">
        <w:rPr>
          <w:rFonts w:ascii="Times New Roman" w:hAnsi="Times New Roman" w:cs="Times New Roman"/>
          <w:sz w:val="24"/>
          <w:szCs w:val="24"/>
        </w:rPr>
        <w:t>Регистрационный номер (</w:t>
      </w:r>
      <w:r w:rsidRPr="0069029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373</w:t>
      </w:r>
      <w:r w:rsidRPr="00690291">
        <w:rPr>
          <w:rFonts w:ascii="Times New Roman" w:hAnsi="Times New Roman" w:cs="Times New Roman"/>
          <w:sz w:val="24"/>
          <w:szCs w:val="24"/>
        </w:rPr>
        <w:t>0</w:t>
      </w:r>
      <w:r w:rsidRPr="00BE06B4">
        <w:rPr>
          <w:rFonts w:ascii="Times New Roman" w:hAnsi="Times New Roman" w:cs="Times New Roman"/>
          <w:sz w:val="24"/>
          <w:szCs w:val="24"/>
        </w:rPr>
        <w:t xml:space="preserve">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Pr="00BE06B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11-3-3-094</w:t>
      </w:r>
    </w:p>
    <w:p w:rsidR="000C0B60" w:rsidRPr="00BE06B4" w:rsidRDefault="000C0B60" w:rsidP="002C4678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BE06B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0C0B60" w:rsidRPr="0090187C" w:rsidRDefault="000C0B60" w:rsidP="002C4678">
      <w:pPr>
        <w:ind w:firstLine="720"/>
        <w:jc w:val="both"/>
      </w:pPr>
    </w:p>
    <w:p w:rsidR="000C0B60" w:rsidRPr="0090187C" w:rsidRDefault="000C0B60" w:rsidP="002C4678">
      <w:pPr>
        <w:ind w:firstLine="720"/>
        <w:jc w:val="both"/>
      </w:pPr>
      <w:r w:rsidRPr="0090187C">
        <w:t xml:space="preserve">1. Должность федеральной государственной гражданской службы (далее - гражданская служба) </w:t>
      </w:r>
      <w:r w:rsidRPr="0090187C">
        <w:rPr>
          <w:b/>
        </w:rPr>
        <w:t xml:space="preserve"> </w:t>
      </w:r>
      <w:r>
        <w:rPr>
          <w:b/>
        </w:rPr>
        <w:t>главный государственный налоговый инспектор</w:t>
      </w:r>
      <w:r w:rsidRPr="00BE06B4">
        <w:t xml:space="preserve"> </w:t>
      </w:r>
      <w:r w:rsidRPr="0090187C">
        <w:rPr>
          <w:b/>
        </w:rPr>
        <w:t>правового отдела</w:t>
      </w:r>
      <w:r w:rsidRPr="0090187C">
        <w:t xml:space="preserve"> Инспекции </w:t>
      </w:r>
      <w:r>
        <w:t>Федеральной налоговой службы № 2</w:t>
      </w:r>
      <w:r w:rsidRPr="0090187C">
        <w:t xml:space="preserve">9 по г. Москве (далее – </w:t>
      </w:r>
      <w:r>
        <w:t>главный государственный налоговый инспектор</w:t>
      </w:r>
      <w:r w:rsidRPr="0090187C">
        <w:t xml:space="preserve">) относится к </w:t>
      </w:r>
      <w:r>
        <w:rPr>
          <w:b/>
        </w:rPr>
        <w:t xml:space="preserve">ведущей </w:t>
      </w:r>
      <w:r w:rsidRPr="0090187C">
        <w:rPr>
          <w:b/>
        </w:rPr>
        <w:t>группе</w:t>
      </w:r>
      <w:r w:rsidRPr="0090187C">
        <w:t xml:space="preserve"> должностей гражданской службы </w:t>
      </w:r>
      <w:r w:rsidRPr="0090187C">
        <w:rPr>
          <w:b/>
        </w:rPr>
        <w:t xml:space="preserve">категории </w:t>
      </w:r>
      <w:r>
        <w:rPr>
          <w:b/>
        </w:rPr>
        <w:t>«специалисты»</w:t>
      </w:r>
      <w:r w:rsidRPr="0090187C">
        <w:rPr>
          <w:b/>
        </w:rPr>
        <w:t>.</w:t>
      </w:r>
    </w:p>
    <w:p w:rsidR="000C0B60" w:rsidRPr="0090187C" w:rsidRDefault="000C0B60" w:rsidP="002C4678">
      <w:pPr>
        <w:ind w:firstLine="720"/>
        <w:jc w:val="both"/>
      </w:pPr>
      <w:r w:rsidRPr="0090187C">
        <w:t xml:space="preserve">2. Назначение на должность и освобождение от должности  </w:t>
      </w:r>
      <w:r w:rsidRPr="0023787E">
        <w:rPr>
          <w:b/>
        </w:rPr>
        <w:t>главного</w:t>
      </w:r>
      <w:r>
        <w:t xml:space="preserve"> </w:t>
      </w:r>
      <w:r>
        <w:rPr>
          <w:b/>
        </w:rPr>
        <w:t>государственного налогового инспектора</w:t>
      </w:r>
      <w:r w:rsidRPr="0090187C">
        <w:t xml:space="preserve"> осуществляются приказом  Инспекции  Федеральной налоговой службы </w:t>
      </w:r>
      <w:r>
        <w:t>№ 2</w:t>
      </w:r>
      <w:r w:rsidRPr="0090187C">
        <w:t>9 по г. Москве (далее - инспекция).</w:t>
      </w:r>
    </w:p>
    <w:p w:rsidR="000C0B60" w:rsidRPr="0090187C" w:rsidRDefault="000C0B60" w:rsidP="002C4678">
      <w:pPr>
        <w:ind w:firstLine="720"/>
        <w:jc w:val="both"/>
      </w:pPr>
      <w:r>
        <w:rPr>
          <w:b/>
        </w:rPr>
        <w:t>Главный государственный налоговый инспектор</w:t>
      </w:r>
      <w:r w:rsidRPr="0090187C">
        <w:t xml:space="preserve"> непосредственно подчиняется начальнику </w:t>
      </w:r>
      <w:r>
        <w:t>отдела</w:t>
      </w:r>
      <w:r w:rsidRPr="0090187C">
        <w:t xml:space="preserve"> (заместителю начальника </w:t>
      </w:r>
      <w:r>
        <w:t>отдела</w:t>
      </w:r>
      <w:r w:rsidRPr="0090187C">
        <w:t>).</w:t>
      </w:r>
    </w:p>
    <w:p w:rsidR="000C0B60" w:rsidRPr="00BE06B4" w:rsidRDefault="000C0B60" w:rsidP="002C4678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BE06B4">
        <w:rPr>
          <w:rFonts w:ascii="Times New Roman" w:hAnsi="Times New Roman" w:cs="Times New Roman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0C0B60" w:rsidRPr="0090187C" w:rsidRDefault="000C0B60" w:rsidP="002C4678">
      <w:pPr>
        <w:ind w:firstLine="720"/>
        <w:jc w:val="both"/>
      </w:pPr>
    </w:p>
    <w:p w:rsidR="000C0B60" w:rsidRPr="0090187C" w:rsidRDefault="000C0B60" w:rsidP="002C4678">
      <w:pPr>
        <w:ind w:firstLine="720"/>
        <w:jc w:val="both"/>
      </w:pPr>
      <w:r w:rsidRPr="0090187C">
        <w:t xml:space="preserve">3. Для замещения должности </w:t>
      </w:r>
      <w:r>
        <w:rPr>
          <w:b/>
        </w:rPr>
        <w:t>главного государственного налогового инспектора</w:t>
      </w:r>
      <w:r w:rsidRPr="0090187C">
        <w:t xml:space="preserve"> устанавливаются следующие требования:</w:t>
      </w:r>
    </w:p>
    <w:p w:rsidR="000C0B60" w:rsidRDefault="000C0B60" w:rsidP="002C4678">
      <w:pPr>
        <w:ind w:firstLine="720"/>
        <w:jc w:val="both"/>
        <w:rPr>
          <w:b/>
        </w:rPr>
      </w:pPr>
      <w:r w:rsidRPr="0090187C">
        <w:rPr>
          <w:b/>
        </w:rPr>
        <w:t>а) наличие высшего образования;</w:t>
      </w:r>
    </w:p>
    <w:p w:rsidR="000C0B60" w:rsidRPr="0090187C" w:rsidRDefault="000C0B60" w:rsidP="002C4678">
      <w:pPr>
        <w:ind w:firstLine="720"/>
        <w:jc w:val="both"/>
        <w:rPr>
          <w:b/>
        </w:rPr>
      </w:pPr>
      <w:r>
        <w:rPr>
          <w:b/>
        </w:rPr>
        <w:t>б</w:t>
      </w:r>
      <w:r w:rsidRPr="0090187C">
        <w:rPr>
          <w:b/>
        </w:rPr>
        <w:t xml:space="preserve">) наличие профессиональных знаний, включая знание: </w:t>
      </w:r>
    </w:p>
    <w:p w:rsidR="000C0B60" w:rsidRPr="0090187C" w:rsidRDefault="000C0B60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Конституции Российской Федерации, федеральные конституционные законы, федеральные законы;</w:t>
      </w:r>
    </w:p>
    <w:p w:rsidR="000C0B60" w:rsidRPr="0090187C" w:rsidRDefault="000C0B60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</w:t>
      </w:r>
    </w:p>
    <w:p w:rsidR="000C0B60" w:rsidRPr="0090187C" w:rsidRDefault="000C0B60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правовых основ прохождения федеральной государственной гражданской службы, основ управления, организации труда и делопроизводства;</w:t>
      </w:r>
    </w:p>
    <w:p w:rsidR="000C0B60" w:rsidRPr="0090187C" w:rsidRDefault="000C0B60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передового отечественного и зарубежного опыта налогового администрирования;</w:t>
      </w:r>
    </w:p>
    <w:p w:rsidR="000C0B60" w:rsidRPr="0090187C" w:rsidRDefault="000C0B60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форм и методов работы со средствами массовой информации, обращениями граждан, правил делового этикета;</w:t>
      </w:r>
    </w:p>
    <w:p w:rsidR="000C0B60" w:rsidRPr="0090187C" w:rsidRDefault="000C0B60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правил и норм охраны труда, техники безопасности и противопожарной защиты;</w:t>
      </w:r>
    </w:p>
    <w:p w:rsidR="000C0B60" w:rsidRPr="0090187C" w:rsidRDefault="000C0B60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служебного распорядка территориального органа Федеральной налоговой службы;</w:t>
      </w:r>
    </w:p>
    <w:p w:rsidR="000C0B60" w:rsidRPr="0090187C" w:rsidRDefault="000C0B60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порядка работы со служебной информацией;</w:t>
      </w:r>
    </w:p>
    <w:p w:rsidR="000C0B60" w:rsidRPr="0090187C" w:rsidRDefault="000C0B60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должностного регламента;</w:t>
      </w:r>
    </w:p>
    <w:p w:rsidR="000C0B60" w:rsidRPr="0090187C" w:rsidRDefault="000C0B60" w:rsidP="008C1CAD">
      <w:pPr>
        <w:autoSpaceDE w:val="0"/>
        <w:autoSpaceDN w:val="0"/>
        <w:adjustRightInd w:val="0"/>
        <w:ind w:firstLine="708"/>
        <w:jc w:val="both"/>
        <w:outlineLvl w:val="0"/>
      </w:pPr>
      <w:r>
        <w:rPr>
          <w:b/>
        </w:rPr>
        <w:t>в</w:t>
      </w:r>
      <w:r w:rsidRPr="0090187C">
        <w:rPr>
          <w:b/>
        </w:rPr>
        <w:t>) наличие профессиональных навыков</w:t>
      </w:r>
      <w:r w:rsidRPr="0090187C">
        <w:t>, необходимых для выполнения работы в сфере, соответствующей направлению деятельности структурных подразделений (структурного подразделения), оперативного принятия и реализации управленческих и иных решений;</w:t>
      </w:r>
    </w:p>
    <w:p w:rsidR="000C0B60" w:rsidRPr="0090187C" w:rsidRDefault="000C0B60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аналитической оценки в процессе выработки и принятия решений, прогнозирования последствий своих действий;</w:t>
      </w:r>
    </w:p>
    <w:p w:rsidR="000C0B60" w:rsidRPr="0090187C" w:rsidRDefault="000C0B60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подбора и расстановки кадров, управления персоналом;</w:t>
      </w:r>
    </w:p>
    <w:p w:rsidR="000C0B60" w:rsidRPr="0090187C" w:rsidRDefault="000C0B60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0C0B60" w:rsidRPr="0090187C" w:rsidRDefault="000C0B60" w:rsidP="008C1CAD">
      <w:pPr>
        <w:autoSpaceDE w:val="0"/>
        <w:autoSpaceDN w:val="0"/>
        <w:adjustRightInd w:val="0"/>
        <w:ind w:firstLine="708"/>
        <w:jc w:val="both"/>
        <w:outlineLvl w:val="0"/>
      </w:pPr>
      <w:r w:rsidRPr="0090187C"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продуктами.</w:t>
      </w:r>
    </w:p>
    <w:p w:rsidR="000C0B60" w:rsidRPr="0090187C" w:rsidRDefault="000C0B60" w:rsidP="002C4678">
      <w:pPr>
        <w:ind w:firstLine="720"/>
        <w:jc w:val="both"/>
      </w:pPr>
    </w:p>
    <w:p w:rsidR="000C0B60" w:rsidRPr="008E413C" w:rsidRDefault="000C0B60" w:rsidP="002C4678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8E413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0C0B60" w:rsidRPr="0090187C" w:rsidRDefault="000C0B60" w:rsidP="002C4678">
      <w:pPr>
        <w:ind w:firstLine="720"/>
        <w:jc w:val="center"/>
      </w:pPr>
    </w:p>
    <w:p w:rsidR="000C0B60" w:rsidRPr="0090187C" w:rsidRDefault="000C0B60" w:rsidP="002C4678">
      <w:pPr>
        <w:ind w:firstLine="720"/>
        <w:jc w:val="both"/>
      </w:pPr>
      <w:r w:rsidRPr="0090187C">
        <w:t xml:space="preserve">4. Основные права и обязанности  </w:t>
      </w:r>
      <w:r>
        <w:rPr>
          <w:b/>
        </w:rPr>
        <w:t>главного государственного налогового инспектора</w:t>
      </w:r>
      <w:r w:rsidRPr="0090187C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90187C">
          <w:rPr>
            <w:rStyle w:val="a1"/>
            <w:b w:val="0"/>
            <w:color w:val="auto"/>
          </w:rPr>
          <w:t>статьями 14</w:t>
        </w:r>
      </w:hyperlink>
      <w:r w:rsidRPr="0090187C">
        <w:rPr>
          <w:b/>
        </w:rPr>
        <w:t xml:space="preserve">, </w:t>
      </w:r>
      <w:hyperlink r:id="rId8" w:history="1">
        <w:r w:rsidRPr="0090187C">
          <w:rPr>
            <w:rStyle w:val="a1"/>
            <w:b w:val="0"/>
            <w:color w:val="auto"/>
          </w:rPr>
          <w:t>15</w:t>
        </w:r>
      </w:hyperlink>
      <w:r w:rsidRPr="0090187C">
        <w:rPr>
          <w:b/>
        </w:rPr>
        <w:t xml:space="preserve">, </w:t>
      </w:r>
      <w:hyperlink r:id="rId9" w:history="1">
        <w:r w:rsidRPr="0090187C">
          <w:rPr>
            <w:rStyle w:val="a1"/>
            <w:b w:val="0"/>
            <w:color w:val="auto"/>
          </w:rPr>
          <w:t>17</w:t>
        </w:r>
      </w:hyperlink>
      <w:r w:rsidRPr="0090187C">
        <w:rPr>
          <w:b/>
        </w:rPr>
        <w:t xml:space="preserve">, </w:t>
      </w:r>
      <w:hyperlink r:id="rId10" w:history="1">
        <w:r w:rsidRPr="0090187C">
          <w:rPr>
            <w:rStyle w:val="a1"/>
            <w:b w:val="0"/>
            <w:color w:val="auto"/>
          </w:rPr>
          <w:t>18</w:t>
        </w:r>
      </w:hyperlink>
      <w:r w:rsidRPr="0090187C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0187C">
          <w:t>2004 г</w:t>
        </w:r>
      </w:smartTag>
      <w:r w:rsidRPr="0090187C">
        <w:t xml:space="preserve">. № 79-ФЗ </w:t>
      </w:r>
      <w:r>
        <w:t>«</w:t>
      </w:r>
      <w:r w:rsidRPr="0090187C">
        <w:t>О государственной гражданской службе Российской Федерации</w:t>
      </w:r>
      <w:r>
        <w:t>»</w:t>
      </w:r>
      <w:r w:rsidRPr="0090187C">
        <w:t>.</w:t>
      </w:r>
    </w:p>
    <w:p w:rsidR="000C0B60" w:rsidRPr="0090187C" w:rsidRDefault="000C0B60" w:rsidP="002C4678">
      <w:pPr>
        <w:ind w:firstLine="720"/>
        <w:jc w:val="both"/>
      </w:pPr>
      <w:r w:rsidRPr="0090187C">
        <w:t xml:space="preserve">5. </w:t>
      </w:r>
      <w:r>
        <w:rPr>
          <w:b/>
        </w:rPr>
        <w:t>Главный государственный налоговый инспектор</w:t>
      </w:r>
      <w:r w:rsidRPr="0090187C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90187C">
          <w:t>2004 г</w:t>
        </w:r>
      </w:smartTag>
      <w:r w:rsidRPr="0090187C">
        <w:t xml:space="preserve">. № 506, положением об Инспекции </w:t>
      </w:r>
      <w:r>
        <w:t>Федеральной налоговой службы № 2</w:t>
      </w:r>
      <w:r w:rsidRPr="0090187C">
        <w:t xml:space="preserve">9 по г. Москве, утвержденным руководителем Управления ФНС России по г. Москве, </w:t>
      </w:r>
      <w:r w:rsidRPr="0090187C">
        <w:rPr>
          <w:b/>
        </w:rPr>
        <w:t>положением о правовом отделе</w:t>
      </w:r>
      <w:r w:rsidRPr="0090187C">
        <w:t>, приказами (распоряжениями) ФНС России,  приказами Управления ФНС России по г. Москве (далее – управление), приказами инспекции, поручениями руководства инспекции.</w:t>
      </w:r>
    </w:p>
    <w:p w:rsidR="000C0B60" w:rsidRPr="0090187C" w:rsidRDefault="000C0B60" w:rsidP="00CD582E">
      <w:pPr>
        <w:pStyle w:val="BodyTextIndent2"/>
        <w:ind w:left="0" w:firstLine="709"/>
        <w:jc w:val="both"/>
        <w:rPr>
          <w:b/>
        </w:rPr>
      </w:pPr>
      <w:r w:rsidRPr="0090187C">
        <w:t>Исходя из установленных полномочий</w:t>
      </w:r>
      <w:r w:rsidRPr="0090187C">
        <w:rPr>
          <w:b/>
        </w:rPr>
        <w:t xml:space="preserve"> </w:t>
      </w:r>
      <w:r>
        <w:rPr>
          <w:b/>
        </w:rPr>
        <w:t>главный государственный налоговый инспектор и</w:t>
      </w:r>
      <w:r w:rsidRPr="0090187C">
        <w:rPr>
          <w:b/>
        </w:rPr>
        <w:t>меет право на:</w:t>
      </w:r>
    </w:p>
    <w:p w:rsidR="000C0B60" w:rsidRPr="0090187C" w:rsidRDefault="000C0B60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C0B60" w:rsidRPr="0090187C" w:rsidRDefault="000C0B60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ознакомление с должным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C0B60" w:rsidRPr="0090187C" w:rsidRDefault="000C0B60" w:rsidP="008C1CAD">
      <w:pPr>
        <w:tabs>
          <w:tab w:val="left" w:pos="709"/>
          <w:tab w:val="left" w:pos="7464"/>
        </w:tabs>
        <w:ind w:firstLine="709"/>
        <w:jc w:val="both"/>
      </w:pPr>
      <w:r w:rsidRPr="0090187C"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C0B60" w:rsidRPr="0090187C" w:rsidRDefault="000C0B60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0C0B60" w:rsidRDefault="000C0B60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C0B60" w:rsidRDefault="000C0B60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C0B60" w:rsidRDefault="000C0B60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 и иные организации;</w:t>
      </w:r>
    </w:p>
    <w:p w:rsidR="000C0B60" w:rsidRDefault="000C0B60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ознакомление с отзывами о его профессиональной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C0B60" w:rsidRDefault="000C0B60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защиту сведений о гражданском служащем;</w:t>
      </w:r>
    </w:p>
    <w:p w:rsidR="000C0B60" w:rsidRDefault="000C0B60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должностной рост на конкурсной основе;</w:t>
      </w:r>
    </w:p>
    <w:p w:rsidR="000C0B60" w:rsidRDefault="000C0B60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 законами;</w:t>
      </w:r>
    </w:p>
    <w:p w:rsidR="000C0B60" w:rsidRDefault="000C0B60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членство в профессиональном союзе;</w:t>
      </w:r>
    </w:p>
    <w:p w:rsidR="000C0B60" w:rsidRDefault="000C0B60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0C0B60" w:rsidRDefault="000C0B60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проведение по его заявлению служебной проверки;</w:t>
      </w:r>
    </w:p>
    <w:p w:rsidR="000C0B60" w:rsidRDefault="000C0B60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защиту своих прав и законных интересов на гражданской службе, включая обжалование в суд их нарушения;</w:t>
      </w:r>
    </w:p>
    <w:p w:rsidR="000C0B60" w:rsidRDefault="000C0B60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 Российской Федерации;</w:t>
      </w:r>
    </w:p>
    <w:p w:rsidR="000C0B60" w:rsidRDefault="000C0B60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0C0B60" w:rsidRDefault="000C0B60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государственное пенсионное обеспечение в соответствии с федеральным законом;</w:t>
      </w:r>
    </w:p>
    <w:p w:rsidR="000C0B60" w:rsidRDefault="000C0B60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вправе с предварительным уведомлением представителя нанимателя выполнять иную оплачиваемую работу, если это не повлечет за собой конфликт интересов;</w:t>
      </w:r>
    </w:p>
    <w:p w:rsidR="000C0B60" w:rsidRDefault="000C0B60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вносить предложения руководству отдела по вопросам, относящимся к его компетенции;</w:t>
      </w:r>
    </w:p>
    <w:p w:rsidR="000C0B60" w:rsidRDefault="000C0B60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0C0B60" w:rsidRPr="0090187C" w:rsidRDefault="000C0B60" w:rsidP="008C1CAD">
      <w:pPr>
        <w:tabs>
          <w:tab w:val="left" w:pos="709"/>
          <w:tab w:val="left" w:pos="7464"/>
        </w:tabs>
        <w:jc w:val="both"/>
      </w:pPr>
      <w:r>
        <w:tab/>
      </w:r>
      <w:r w:rsidRPr="0090187C">
        <w:t>- работать с документами отделов инспекции, необходимыми для выполнения возложенных на отдел задач.</w:t>
      </w:r>
    </w:p>
    <w:p w:rsidR="000C0B60" w:rsidRPr="0090187C" w:rsidRDefault="000C0B60" w:rsidP="000B1C7E">
      <w:pPr>
        <w:shd w:val="clear" w:color="auto" w:fill="FFFFFF"/>
        <w:tabs>
          <w:tab w:val="left" w:pos="7464"/>
        </w:tabs>
        <w:jc w:val="both"/>
      </w:pPr>
    </w:p>
    <w:p w:rsidR="000C0B60" w:rsidRPr="0090187C" w:rsidRDefault="000C0B60" w:rsidP="008C1CAD">
      <w:pPr>
        <w:ind w:firstLine="708"/>
        <w:jc w:val="both"/>
        <w:rPr>
          <w:b/>
        </w:rPr>
      </w:pPr>
      <w:r w:rsidRPr="0090187C">
        <w:t xml:space="preserve">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Федерации», а именно, </w:t>
      </w:r>
      <w:r>
        <w:rPr>
          <w:b/>
        </w:rPr>
        <w:t>главный государственный налоговый инспектор</w:t>
      </w:r>
      <w:r w:rsidRPr="0090187C">
        <w:t xml:space="preserve"> </w:t>
      </w:r>
      <w:r w:rsidRPr="0090187C">
        <w:rPr>
          <w:b/>
        </w:rPr>
        <w:t>обязан:</w:t>
      </w:r>
    </w:p>
    <w:p w:rsidR="000C0B60" w:rsidRPr="0090187C" w:rsidRDefault="000C0B60" w:rsidP="008C1CAD">
      <w:pPr>
        <w:ind w:firstLine="708"/>
        <w:jc w:val="both"/>
      </w:pPr>
      <w:r w:rsidRPr="0090187C"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C0B60" w:rsidRPr="0090187C" w:rsidRDefault="000C0B60" w:rsidP="008C1CAD">
      <w:pPr>
        <w:ind w:firstLine="708"/>
        <w:jc w:val="both"/>
      </w:pPr>
      <w:r w:rsidRPr="0090187C">
        <w:t>исполнять должностные обязанности в соответствии с должностным регламентом;</w:t>
      </w:r>
    </w:p>
    <w:p w:rsidR="000C0B60" w:rsidRPr="0090187C" w:rsidRDefault="000C0B60" w:rsidP="008C1CAD">
      <w:pPr>
        <w:ind w:firstLine="708"/>
        <w:jc w:val="both"/>
      </w:pPr>
      <w:r w:rsidRPr="0090187C"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0C0B60" w:rsidRPr="0090187C" w:rsidRDefault="000C0B60" w:rsidP="008C1CAD">
      <w:pPr>
        <w:ind w:firstLine="708"/>
        <w:jc w:val="both"/>
      </w:pPr>
      <w:r w:rsidRPr="0090187C">
        <w:t>соблюдать при исполнении должностных обязанностей права и законные интересы граждан и организаций;</w:t>
      </w:r>
    </w:p>
    <w:p w:rsidR="000C0B60" w:rsidRPr="0090187C" w:rsidRDefault="000C0B60" w:rsidP="008C1CAD">
      <w:pPr>
        <w:ind w:firstLine="708"/>
        <w:jc w:val="both"/>
      </w:pPr>
      <w:r w:rsidRPr="0090187C">
        <w:t>соблюдать служебный распорядок государственного органа;</w:t>
      </w:r>
    </w:p>
    <w:p w:rsidR="000C0B60" w:rsidRPr="0090187C" w:rsidRDefault="000C0B60" w:rsidP="00C36E16">
      <w:pPr>
        <w:shd w:val="clear" w:color="auto" w:fill="FFFFFF"/>
        <w:tabs>
          <w:tab w:val="left" w:pos="-180"/>
        </w:tabs>
        <w:ind w:firstLine="540"/>
        <w:jc w:val="both"/>
      </w:pPr>
      <w:r>
        <w:tab/>
      </w:r>
      <w:r w:rsidRPr="0090187C">
        <w:t>поддерживать уровень квалификации, необходимый для надлежащего исполнения должностных обязанностей;</w:t>
      </w:r>
    </w:p>
    <w:p w:rsidR="000C0B60" w:rsidRPr="0090187C" w:rsidRDefault="000C0B60" w:rsidP="008C1CAD">
      <w:pPr>
        <w:ind w:firstLine="708"/>
        <w:jc w:val="both"/>
      </w:pPr>
      <w:r w:rsidRPr="0090187C"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C0B60" w:rsidRPr="0090187C" w:rsidRDefault="000C0B60" w:rsidP="008C1CAD">
      <w:pPr>
        <w:ind w:firstLine="708"/>
        <w:jc w:val="both"/>
      </w:pPr>
      <w:r w:rsidRPr="0090187C">
        <w:t>беречь государственное имущество, в том числе предоставленное ему для исполнения должностных обязанностей;</w:t>
      </w:r>
    </w:p>
    <w:p w:rsidR="000C0B60" w:rsidRPr="0090187C" w:rsidRDefault="000C0B60" w:rsidP="008C1CAD">
      <w:pPr>
        <w:ind w:firstLine="708"/>
        <w:jc w:val="both"/>
      </w:pPr>
      <w:r w:rsidRPr="0090187C"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0C0B60" w:rsidRPr="0090187C" w:rsidRDefault="000C0B60" w:rsidP="008C1CAD">
      <w:pPr>
        <w:ind w:firstLine="708"/>
        <w:jc w:val="both"/>
      </w:pPr>
      <w:r w:rsidRPr="0090187C"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C0B60" w:rsidRPr="0090187C" w:rsidRDefault="000C0B60" w:rsidP="008C1CAD">
      <w:pPr>
        <w:ind w:firstLine="708"/>
        <w:jc w:val="both"/>
      </w:pPr>
      <w:r w:rsidRPr="0090187C"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0C0B60" w:rsidRPr="0090187C" w:rsidRDefault="000C0B60" w:rsidP="008C1CAD">
      <w:pPr>
        <w:ind w:firstLine="708"/>
        <w:jc w:val="both"/>
      </w:pPr>
      <w:r w:rsidRPr="0090187C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C0B60" w:rsidRPr="0090187C" w:rsidRDefault="000C0B60" w:rsidP="008C1CAD">
      <w:pPr>
        <w:ind w:firstLine="708"/>
        <w:jc w:val="both"/>
      </w:pPr>
      <w:r w:rsidRPr="0090187C"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0C0B60" w:rsidRPr="0090187C" w:rsidRDefault="000C0B60" w:rsidP="008C1CAD">
      <w:pPr>
        <w:ind w:firstLine="708"/>
        <w:jc w:val="both"/>
      </w:pPr>
      <w:r w:rsidRPr="0090187C"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0C0B60" w:rsidRPr="0090187C" w:rsidRDefault="000C0B60" w:rsidP="008C1CAD">
      <w:pPr>
        <w:ind w:firstLine="708"/>
        <w:jc w:val="both"/>
      </w:pPr>
      <w:r w:rsidRPr="0090187C"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0C0B60" w:rsidRPr="0090187C" w:rsidRDefault="000C0B60" w:rsidP="008C1CAD">
      <w:pPr>
        <w:ind w:firstLine="708"/>
        <w:jc w:val="both"/>
      </w:pPr>
      <w:r w:rsidRPr="0090187C"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0C0B60" w:rsidRPr="0090187C" w:rsidRDefault="000C0B60" w:rsidP="008C1CAD">
      <w:pPr>
        <w:ind w:firstLine="708"/>
        <w:jc w:val="both"/>
      </w:pPr>
      <w:r w:rsidRPr="0090187C">
        <w:t>В соответствии со статьей 11 Федерального закона «О противодействии коррупции»:</w:t>
      </w:r>
    </w:p>
    <w:p w:rsidR="000C0B60" w:rsidRPr="0090187C" w:rsidRDefault="000C0B60" w:rsidP="008C1CAD">
      <w:pPr>
        <w:ind w:firstLine="708"/>
        <w:jc w:val="both"/>
      </w:pPr>
      <w:r w:rsidRPr="0090187C">
        <w:t>принимать меры по недопущению любой возможности возникновения конфликта интересов;</w:t>
      </w:r>
    </w:p>
    <w:p w:rsidR="000C0B60" w:rsidRPr="0090187C" w:rsidRDefault="000C0B60" w:rsidP="008C1CAD">
      <w:pPr>
        <w:ind w:firstLine="708"/>
        <w:jc w:val="both"/>
      </w:pPr>
      <w:r w:rsidRPr="0090187C"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0C0B60" w:rsidRPr="0090187C" w:rsidRDefault="000C0B60" w:rsidP="008C1CAD">
      <w:pPr>
        <w:ind w:firstLine="708"/>
        <w:jc w:val="both"/>
      </w:pPr>
      <w:r w:rsidRPr="0090187C"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0C0B60" w:rsidRPr="0090187C" w:rsidRDefault="000C0B60" w:rsidP="008C1CAD">
      <w:pPr>
        <w:pStyle w:val="BodyTextIndent"/>
        <w:ind w:left="0" w:firstLine="708"/>
        <w:jc w:val="both"/>
      </w:pPr>
      <w:r w:rsidRPr="0090187C"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90187C">
        <w:rPr>
          <w:bCs/>
        </w:rPr>
        <w:t xml:space="preserve">сообщать работодателю </w:t>
      </w:r>
      <w:r w:rsidRPr="0090187C"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0C0B60" w:rsidRPr="0090187C" w:rsidRDefault="000C0B60" w:rsidP="00C36E16">
      <w:pPr>
        <w:ind w:firstLine="540"/>
        <w:jc w:val="both"/>
      </w:pPr>
    </w:p>
    <w:p w:rsidR="000C0B60" w:rsidRPr="0090187C" w:rsidRDefault="000C0B60" w:rsidP="008C1CAD">
      <w:pPr>
        <w:shd w:val="clear" w:color="auto" w:fill="FFFFFF"/>
        <w:ind w:firstLine="709"/>
        <w:jc w:val="both"/>
        <w:rPr>
          <w:b/>
          <w:bCs/>
        </w:rPr>
      </w:pPr>
      <w:r w:rsidRPr="0090187C">
        <w:t>Исходя из задач и функций</w:t>
      </w:r>
      <w:r w:rsidRPr="0090187C">
        <w:rPr>
          <w:bCs/>
        </w:rPr>
        <w:t xml:space="preserve">, определенных Положением об Инспекции </w:t>
      </w:r>
      <w:r>
        <w:rPr>
          <w:bCs/>
        </w:rPr>
        <w:t>Федеральной налоговой службы № 2</w:t>
      </w:r>
      <w:r w:rsidRPr="0090187C">
        <w:rPr>
          <w:bCs/>
        </w:rPr>
        <w:t xml:space="preserve">9 по г. Москве </w:t>
      </w:r>
      <w:r w:rsidRPr="0090187C">
        <w:rPr>
          <w:b/>
          <w:bCs/>
        </w:rPr>
        <w:t xml:space="preserve">на </w:t>
      </w:r>
      <w:r>
        <w:rPr>
          <w:b/>
          <w:bCs/>
        </w:rPr>
        <w:t xml:space="preserve">главного </w:t>
      </w:r>
      <w:r>
        <w:rPr>
          <w:b/>
        </w:rPr>
        <w:t>государственного налогового инспектора</w:t>
      </w:r>
      <w:r w:rsidRPr="0090187C">
        <w:t xml:space="preserve"> </w:t>
      </w:r>
      <w:r w:rsidRPr="0090187C">
        <w:rPr>
          <w:b/>
          <w:bCs/>
        </w:rPr>
        <w:t>возлагается следующее:</w:t>
      </w:r>
    </w:p>
    <w:p w:rsidR="000C0B60" w:rsidRPr="0090187C" w:rsidRDefault="000C0B60" w:rsidP="00945721">
      <w:pPr>
        <w:pStyle w:val="BodyText"/>
        <w:suppressAutoHyphens/>
        <w:spacing w:after="0"/>
        <w:ind w:firstLine="720"/>
        <w:jc w:val="both"/>
      </w:pPr>
      <w:r w:rsidRPr="0090187C">
        <w:t>- запрашивать в установленном порядке от подразделений инспекции, федеральных органов исполнительной власти, органов исполнительной власти города Москвы,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0C0B60" w:rsidRPr="0090187C" w:rsidRDefault="000C0B60" w:rsidP="00945721">
      <w:pPr>
        <w:pStyle w:val="BodyText"/>
        <w:suppressAutoHyphens/>
        <w:spacing w:after="0"/>
        <w:ind w:firstLine="720"/>
        <w:jc w:val="both"/>
      </w:pPr>
      <w:r w:rsidRPr="0090187C">
        <w:t>- ознакомление с документами в подразделениях инспекции для выполнения возложенных на отдел задач;</w:t>
      </w:r>
    </w:p>
    <w:p w:rsidR="000C0B60" w:rsidRPr="0090187C" w:rsidRDefault="000C0B60" w:rsidP="00E837C6">
      <w:pPr>
        <w:pStyle w:val="BodyText"/>
        <w:suppressAutoHyphens/>
        <w:spacing w:after="0"/>
        <w:ind w:firstLine="720"/>
        <w:jc w:val="both"/>
      </w:pPr>
      <w:r>
        <w:t>-</w:t>
      </w:r>
      <w:r w:rsidRPr="0090187C">
        <w:t xml:space="preserve"> п</w:t>
      </w:r>
      <w:r w:rsidRPr="0090187C">
        <w:rPr>
          <w:bCs/>
        </w:rPr>
        <w:t>ров</w:t>
      </w:r>
      <w:r>
        <w:rPr>
          <w:bCs/>
        </w:rPr>
        <w:t>одить</w:t>
      </w:r>
      <w:r w:rsidRPr="0090187C">
        <w:rPr>
          <w:bCs/>
        </w:rPr>
        <w:t xml:space="preserve"> </w:t>
      </w:r>
      <w:r w:rsidRPr="0090187C">
        <w:t>правов</w:t>
      </w:r>
      <w:r>
        <w:t>ую</w:t>
      </w:r>
      <w:r w:rsidRPr="0090187C">
        <w:t xml:space="preserve"> экспертиз</w:t>
      </w:r>
      <w:r>
        <w:t>у</w:t>
      </w:r>
      <w:r w:rsidRPr="0090187C">
        <w:t xml:space="preserve"> документов Инспекции с целью обеспечения их соответствия налоговому законодательству и оказ</w:t>
      </w:r>
      <w:r>
        <w:t>ывать</w:t>
      </w:r>
      <w:r w:rsidRPr="0090187C">
        <w:t xml:space="preserve"> правов</w:t>
      </w:r>
      <w:r>
        <w:t>ую</w:t>
      </w:r>
      <w:r w:rsidRPr="0090187C">
        <w:t xml:space="preserve"> помощ</w:t>
      </w:r>
      <w:r>
        <w:t>ь</w:t>
      </w:r>
      <w:r w:rsidRPr="0090187C">
        <w:t xml:space="preserve"> подразделениям Инспекции по вопросам применения законодательства РФ;</w:t>
      </w:r>
    </w:p>
    <w:p w:rsidR="000C0B60" w:rsidRPr="0090187C" w:rsidRDefault="000C0B60" w:rsidP="002E6E95">
      <w:pPr>
        <w:shd w:val="clear" w:color="auto" w:fill="FFFFFF"/>
        <w:ind w:firstLine="708"/>
        <w:jc w:val="both"/>
      </w:pPr>
      <w:r w:rsidRPr="0090187C">
        <w:t>- визирова</w:t>
      </w:r>
      <w:r>
        <w:t>ть</w:t>
      </w:r>
      <w:r w:rsidRPr="0090187C">
        <w:t xml:space="preserve"> проект</w:t>
      </w:r>
      <w:r>
        <w:t>ы</w:t>
      </w:r>
      <w:r w:rsidRPr="0090187C">
        <w:t xml:space="preserve"> актов по результатам камеральных и выездных налоговых проверок;</w:t>
      </w:r>
    </w:p>
    <w:p w:rsidR="000C0B60" w:rsidRPr="0090187C" w:rsidRDefault="000C0B60" w:rsidP="002E6E95">
      <w:pPr>
        <w:shd w:val="clear" w:color="auto" w:fill="FFFFFF"/>
        <w:ind w:firstLine="708"/>
        <w:jc w:val="both"/>
      </w:pPr>
      <w:r w:rsidRPr="0090187C">
        <w:t>- визирова</w:t>
      </w:r>
      <w:r>
        <w:t>ть</w:t>
      </w:r>
      <w:r w:rsidRPr="0090187C">
        <w:t xml:space="preserve"> проект</w:t>
      </w:r>
      <w:r>
        <w:t>ы</w:t>
      </w:r>
      <w:r w:rsidRPr="0090187C">
        <w:t xml:space="preserve"> решений, выносимых по результатам рассмотрения материалов налоговых проверок;</w:t>
      </w:r>
    </w:p>
    <w:p w:rsidR="000C0B60" w:rsidRPr="0090187C" w:rsidRDefault="000C0B60" w:rsidP="002E6E95">
      <w:pPr>
        <w:shd w:val="clear" w:color="auto" w:fill="FFFFFF"/>
        <w:ind w:firstLine="708"/>
        <w:jc w:val="both"/>
      </w:pPr>
      <w:r w:rsidRPr="0090187C">
        <w:t>- составл</w:t>
      </w:r>
      <w:r>
        <w:t>ять</w:t>
      </w:r>
      <w:r w:rsidRPr="0090187C">
        <w:t xml:space="preserve"> докладн</w:t>
      </w:r>
      <w:r>
        <w:t>ую</w:t>
      </w:r>
      <w:r w:rsidRPr="0090187C">
        <w:t xml:space="preserve"> записк</w:t>
      </w:r>
      <w:r>
        <w:t>у</w:t>
      </w:r>
      <w:r w:rsidRPr="0090187C">
        <w:t xml:space="preserve"> на имя руководителя инспекции, содержащей выводы правового отдела об обоснованности выводов, содержащихся в проектах актов и решений </w:t>
      </w:r>
      <w:r>
        <w:t>И</w:t>
      </w:r>
      <w:r w:rsidRPr="0090187C">
        <w:t>нспекции, принятых по результатам камеральных и выездных налоговых проверок, о полноте собранной доказательной базы (в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практики);</w:t>
      </w:r>
    </w:p>
    <w:p w:rsidR="000C0B60" w:rsidRPr="0090187C" w:rsidRDefault="000C0B60" w:rsidP="002E6E95">
      <w:pPr>
        <w:shd w:val="clear" w:color="auto" w:fill="FFFFFF"/>
        <w:ind w:firstLine="708"/>
        <w:jc w:val="both"/>
      </w:pPr>
      <w:r w:rsidRPr="0090187C">
        <w:t>- представл</w:t>
      </w:r>
      <w:r>
        <w:t>ять</w:t>
      </w:r>
      <w:r w:rsidRPr="0090187C">
        <w:t xml:space="preserve"> интерес</w:t>
      </w:r>
      <w:r>
        <w:t>ы</w:t>
      </w:r>
      <w:r w:rsidRPr="0090187C">
        <w:t xml:space="preserve"> Инспекции в арбитражном суде и судах общей юрисдикции;</w:t>
      </w:r>
    </w:p>
    <w:p w:rsidR="000C0B60" w:rsidRPr="0090187C" w:rsidRDefault="000C0B60" w:rsidP="002E6E95">
      <w:pPr>
        <w:shd w:val="clear" w:color="auto" w:fill="FFFFFF"/>
        <w:ind w:firstLine="708"/>
        <w:jc w:val="both"/>
      </w:pPr>
      <w:r w:rsidRPr="0090187C">
        <w:t>- оформл</w:t>
      </w:r>
      <w:r>
        <w:t>ять</w:t>
      </w:r>
      <w:r w:rsidRPr="0090187C">
        <w:t xml:space="preserve"> и предъявл</w:t>
      </w:r>
      <w:r>
        <w:t>ять</w:t>
      </w:r>
      <w:r w:rsidRPr="0090187C">
        <w:t xml:space="preserve"> в арбитражный суд и суды общей юрисдикции иск</w:t>
      </w:r>
      <w:r>
        <w:t>и</w:t>
      </w:r>
      <w:r w:rsidRPr="0090187C">
        <w:t xml:space="preserve"> в течение 2-х недельного срока с момента получения документов;</w:t>
      </w:r>
    </w:p>
    <w:p w:rsidR="000C0B60" w:rsidRPr="0090187C" w:rsidRDefault="000C0B60" w:rsidP="002E6E95">
      <w:pPr>
        <w:shd w:val="clear" w:color="auto" w:fill="FFFFFF"/>
        <w:ind w:firstLine="708"/>
        <w:jc w:val="both"/>
      </w:pPr>
      <w:r w:rsidRPr="0090187C">
        <w:t xml:space="preserve">- </w:t>
      </w:r>
      <w:r>
        <w:t>осуществлять</w:t>
      </w:r>
      <w:r w:rsidRPr="0090187C">
        <w:t xml:space="preserve"> юридическое сопровождение дел о налоговых и административных правонарушениях;</w:t>
      </w:r>
    </w:p>
    <w:p w:rsidR="000C0B60" w:rsidRPr="0090187C" w:rsidRDefault="000C0B60" w:rsidP="002E6E95">
      <w:pPr>
        <w:shd w:val="clear" w:color="auto" w:fill="FFFFFF"/>
        <w:ind w:firstLine="708"/>
        <w:jc w:val="both"/>
      </w:pPr>
      <w:r w:rsidRPr="0090187C">
        <w:t>- участ</w:t>
      </w:r>
      <w:r>
        <w:t>вовать</w:t>
      </w:r>
      <w:r w:rsidRPr="0090187C">
        <w:t xml:space="preserve"> в подготовке ответов на письменные запросы налогоплательщиков и государственных органов;</w:t>
      </w:r>
    </w:p>
    <w:p w:rsidR="000C0B60" w:rsidRPr="0090187C" w:rsidRDefault="000C0B60" w:rsidP="00E837C6">
      <w:pPr>
        <w:shd w:val="clear" w:color="auto" w:fill="FFFFFF"/>
        <w:ind w:firstLine="708"/>
        <w:jc w:val="both"/>
      </w:pPr>
      <w:r w:rsidRPr="0090187C">
        <w:t xml:space="preserve">- </w:t>
      </w:r>
      <w:r>
        <w:t>проводить</w:t>
      </w:r>
      <w:r w:rsidRPr="0090187C">
        <w:t xml:space="preserve"> разъяснительн</w:t>
      </w:r>
      <w:r>
        <w:t>ую</w:t>
      </w:r>
      <w:r w:rsidRPr="0090187C">
        <w:t xml:space="preserve"> работ</w:t>
      </w:r>
      <w:r>
        <w:t>у</w:t>
      </w:r>
      <w:r w:rsidRPr="0090187C">
        <w:t xml:space="preserve"> по применению законодательства о налогах и сборах, а также принятых в соответствии с ним нормативных правовых актов;</w:t>
      </w:r>
      <w:r w:rsidRPr="0090187C">
        <w:tab/>
      </w:r>
    </w:p>
    <w:p w:rsidR="000C0B60" w:rsidRPr="0090187C" w:rsidRDefault="000C0B60" w:rsidP="002E6E95">
      <w:pPr>
        <w:shd w:val="clear" w:color="auto" w:fill="FFFFFF"/>
        <w:tabs>
          <w:tab w:val="left" w:pos="709"/>
        </w:tabs>
        <w:jc w:val="both"/>
      </w:pPr>
      <w:r w:rsidRPr="0090187C">
        <w:tab/>
        <w:t>- визирова</w:t>
      </w:r>
      <w:r>
        <w:t>ть</w:t>
      </w:r>
      <w:r w:rsidRPr="0090187C">
        <w:t xml:space="preserve"> проект</w:t>
      </w:r>
      <w:r>
        <w:t>ы</w:t>
      </w:r>
      <w:r w:rsidRPr="0090187C">
        <w:t xml:space="preserve"> Постановлений принимаемых инспекцией по результатам административного производства;</w:t>
      </w:r>
    </w:p>
    <w:p w:rsidR="000C0B60" w:rsidRPr="0090187C" w:rsidRDefault="000C0B60" w:rsidP="002E6E95">
      <w:pPr>
        <w:shd w:val="clear" w:color="auto" w:fill="FFFFFF"/>
        <w:ind w:firstLine="708"/>
        <w:jc w:val="both"/>
        <w:rPr>
          <w:bCs/>
        </w:rPr>
      </w:pPr>
      <w:r w:rsidRPr="0090187C">
        <w:t xml:space="preserve">- </w:t>
      </w:r>
      <w:r>
        <w:t xml:space="preserve">осуществляет </w:t>
      </w:r>
      <w:r w:rsidRPr="0090187C">
        <w:t>к</w:t>
      </w:r>
      <w:r w:rsidRPr="0090187C">
        <w:rPr>
          <w:bCs/>
        </w:rPr>
        <w:t xml:space="preserve">онтроль за формированием установленной отчетности по предмету деятельности отдела, </w:t>
      </w:r>
      <w:r w:rsidRPr="0090187C">
        <w:t>а также составление необходимых справок, пояснительных записок и других аналитических материалов,</w:t>
      </w:r>
      <w:r w:rsidRPr="0090187C">
        <w:rPr>
          <w:bCs/>
        </w:rPr>
        <w:t xml:space="preserve"> внутри структурных подразделений Инспекции и для вышестоящей организации (УФНС России по г.Москве);</w:t>
      </w:r>
    </w:p>
    <w:p w:rsidR="000C0B60" w:rsidRDefault="000C0B60" w:rsidP="00A8701F">
      <w:pPr>
        <w:shd w:val="clear" w:color="auto" w:fill="FFFFFF"/>
        <w:ind w:firstLine="708"/>
        <w:jc w:val="both"/>
        <w:rPr>
          <w:bCs/>
        </w:rPr>
      </w:pPr>
      <w:r w:rsidRPr="0090187C">
        <w:rPr>
          <w:bCs/>
        </w:rPr>
        <w:t xml:space="preserve">- </w:t>
      </w:r>
      <w:r>
        <w:rPr>
          <w:bCs/>
        </w:rPr>
        <w:t xml:space="preserve">осуществляет </w:t>
      </w:r>
      <w:r w:rsidRPr="0090187C">
        <w:rPr>
          <w:bCs/>
        </w:rPr>
        <w:t xml:space="preserve">контроль за внесением сведений в информационные ресурсы Инспекции по направлениям деятельности </w:t>
      </w:r>
      <w:r>
        <w:rPr>
          <w:bCs/>
        </w:rPr>
        <w:t>о</w:t>
      </w:r>
      <w:r w:rsidRPr="0090187C">
        <w:rPr>
          <w:bCs/>
        </w:rPr>
        <w:t>тдела;</w:t>
      </w:r>
    </w:p>
    <w:p w:rsidR="000C0B60" w:rsidRDefault="000C0B60" w:rsidP="00A8701F">
      <w:pPr>
        <w:shd w:val="clear" w:color="auto" w:fill="FFFFFF"/>
        <w:ind w:firstLine="708"/>
        <w:jc w:val="both"/>
      </w:pPr>
      <w:r>
        <w:rPr>
          <w:bCs/>
        </w:rPr>
        <w:t xml:space="preserve">- </w:t>
      </w:r>
      <w:r w:rsidRPr="0090187C">
        <w:t>участв</w:t>
      </w:r>
      <w:r>
        <w:t xml:space="preserve">ует </w:t>
      </w:r>
      <w:r w:rsidRPr="0090187C">
        <w:t xml:space="preserve">в рассмотрении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Федерации), </w:t>
      </w:r>
      <w:r>
        <w:t xml:space="preserve">осуществлять </w:t>
      </w:r>
      <w:r w:rsidRPr="0090187C">
        <w:t>подготовк</w:t>
      </w:r>
      <w:r>
        <w:t>у</w:t>
      </w:r>
      <w:r w:rsidRPr="0090187C">
        <w:t xml:space="preserve"> протокола рассмотрения материалов налоговой проверки, ведение аудиозаписи рассмотрения материалов налоговой проверки;</w:t>
      </w:r>
    </w:p>
    <w:p w:rsidR="000C0B60" w:rsidRDefault="000C0B60" w:rsidP="00F7266E">
      <w:pPr>
        <w:shd w:val="clear" w:color="auto" w:fill="FFFFFF"/>
        <w:ind w:firstLine="708"/>
        <w:jc w:val="both"/>
        <w:rPr>
          <w:bCs/>
        </w:rPr>
      </w:pPr>
      <w:r>
        <w:rPr>
          <w:bCs/>
        </w:rPr>
        <w:t xml:space="preserve">- </w:t>
      </w:r>
      <w:r>
        <w:t xml:space="preserve">подготавливает заключения по </w:t>
      </w:r>
      <w:r w:rsidRPr="0090187C">
        <w:t>жалобам юридических и физических лиц в вышестоящий налоговый орган, а также документы и материалы по ним в следующих случаях:</w:t>
      </w:r>
    </w:p>
    <w:p w:rsidR="000C0B60" w:rsidRPr="00A8701F" w:rsidRDefault="000C0B60" w:rsidP="00F7266E">
      <w:pPr>
        <w:shd w:val="clear" w:color="auto" w:fill="FFFFFF"/>
        <w:ind w:firstLine="708"/>
        <w:jc w:val="both"/>
        <w:rPr>
          <w:bCs/>
        </w:rPr>
      </w:pPr>
      <w:r w:rsidRPr="0090187C">
        <w:t>1. в жалобе (апелляционной жалобе) изложены новые доводы и обстоятельства, которые ранее не были заявлены и не исследовались в ходе рассмотрения материалов выездных и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0C0B60" w:rsidRPr="00460BA8" w:rsidRDefault="000C0B60" w:rsidP="00F7266E">
      <w:pPr>
        <w:shd w:val="clear" w:color="auto" w:fill="FFFFFF"/>
        <w:ind w:firstLine="708"/>
        <w:jc w:val="both"/>
      </w:pPr>
      <w:r w:rsidRPr="0090187C">
        <w:t>2. с жалобой (апелляционной жалобой) представлены дополнительные  документы, которые ранее не были предметом исследования в ходе рассмотрения материалов выездных и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0C0B60" w:rsidRDefault="000C0B60" w:rsidP="00460BA8">
      <w:pPr>
        <w:shd w:val="clear" w:color="auto" w:fill="FFFFFF"/>
        <w:ind w:firstLine="708"/>
        <w:jc w:val="both"/>
      </w:pPr>
      <w:r w:rsidRPr="0090187C">
        <w:t>3. по результатам рассмотрения проекта акта налоговой проверки, на основании которого вынесено обжалуемое решение, и (или) проекта обжалуемого решения, правовым подразделением инспекции составлена докладная записка на имя начальника инспекции (исполняющего обязанности начальника инспекции) о несогласии с выводами, содержащимися в проекте решения и изложенные в указанной докладной записке доводы не учтены при вынесении обжалуемого решения</w:t>
      </w:r>
      <w:r>
        <w:t>;</w:t>
      </w:r>
    </w:p>
    <w:p w:rsidR="000C0B60" w:rsidRDefault="000C0B60" w:rsidP="00947293">
      <w:pPr>
        <w:shd w:val="clear" w:color="auto" w:fill="FFFFFF"/>
        <w:ind w:firstLine="708"/>
        <w:jc w:val="both"/>
      </w:pPr>
      <w:r>
        <w:t xml:space="preserve">4. в иных случаях по решению </w:t>
      </w:r>
      <w:r w:rsidRPr="00E61B19">
        <w:t>начальника инспекции (исполняющего обязанности начальника инспекции)</w:t>
      </w:r>
      <w:r>
        <w:t>.</w:t>
      </w:r>
    </w:p>
    <w:p w:rsidR="000C0B60" w:rsidRDefault="000C0B60" w:rsidP="00A8701F">
      <w:pPr>
        <w:shd w:val="clear" w:color="auto" w:fill="FFFFFF"/>
        <w:ind w:firstLine="708"/>
        <w:jc w:val="both"/>
      </w:pPr>
      <w:r>
        <w:rPr>
          <w:bCs/>
        </w:rPr>
        <w:t xml:space="preserve">- </w:t>
      </w:r>
      <w:r w:rsidRPr="0090187C">
        <w:t xml:space="preserve">осуществляет взаимодействие с правоохранительными и иными контролирующими органами по предмету деятельности </w:t>
      </w:r>
      <w:r>
        <w:t>о</w:t>
      </w:r>
      <w:r w:rsidRPr="0090187C">
        <w:t>тдела</w:t>
      </w:r>
      <w:r>
        <w:t>;</w:t>
      </w:r>
    </w:p>
    <w:p w:rsidR="000C0B60" w:rsidRPr="0090187C" w:rsidRDefault="000C0B60" w:rsidP="00A8701F">
      <w:pPr>
        <w:shd w:val="clear" w:color="auto" w:fill="FFFFFF"/>
        <w:ind w:firstLine="708"/>
        <w:jc w:val="both"/>
      </w:pPr>
      <w:r>
        <w:t xml:space="preserve">- </w:t>
      </w:r>
      <w:r w:rsidRPr="0090187C">
        <w:t>анализирует и обобщает практику рассмотрения налоговых споров во внесудебном порядке в Инспекции и вносит предложения по ее совершенствованию</w:t>
      </w:r>
      <w:r>
        <w:t>;</w:t>
      </w:r>
    </w:p>
    <w:p w:rsidR="000C0B60" w:rsidRPr="0090187C" w:rsidRDefault="000C0B60" w:rsidP="00D83565">
      <w:pPr>
        <w:shd w:val="clear" w:color="auto" w:fill="FFFFFF"/>
        <w:ind w:firstLine="720"/>
        <w:jc w:val="both"/>
      </w:pPr>
      <w:r w:rsidRPr="0090187C">
        <w:t>- осуществля</w:t>
      </w:r>
      <w:r>
        <w:t>ет</w:t>
      </w:r>
      <w:r w:rsidRPr="0090187C">
        <w:t xml:space="preserve"> контроль за соблюдением сроков исполнения документов, заданий, поручений;</w:t>
      </w:r>
    </w:p>
    <w:p w:rsidR="000C0B60" w:rsidRPr="0090187C" w:rsidRDefault="000C0B60" w:rsidP="00D83565">
      <w:pPr>
        <w:shd w:val="clear" w:color="auto" w:fill="FFFFFF"/>
        <w:ind w:firstLine="720"/>
        <w:jc w:val="both"/>
        <w:rPr>
          <w:bCs/>
        </w:rPr>
      </w:pPr>
      <w:r w:rsidRPr="0090187C">
        <w:rPr>
          <w:bCs/>
        </w:rPr>
        <w:t xml:space="preserve">- </w:t>
      </w:r>
      <w:r>
        <w:rPr>
          <w:bCs/>
        </w:rPr>
        <w:t xml:space="preserve">осуществляет </w:t>
      </w:r>
      <w:r w:rsidRPr="0090187C">
        <w:rPr>
          <w:bCs/>
        </w:rPr>
        <w:t>подготовк</w:t>
      </w:r>
      <w:r>
        <w:rPr>
          <w:bCs/>
        </w:rPr>
        <w:t>у</w:t>
      </w:r>
      <w:r w:rsidRPr="0090187C">
        <w:rPr>
          <w:bCs/>
        </w:rPr>
        <w:t xml:space="preserve"> информационных материалов для руководства Инспекции по вопросам, находящимся в компетенции </w:t>
      </w:r>
      <w:r>
        <w:rPr>
          <w:bCs/>
        </w:rPr>
        <w:t>о</w:t>
      </w:r>
      <w:r w:rsidRPr="0090187C">
        <w:rPr>
          <w:bCs/>
        </w:rPr>
        <w:t>тдела;</w:t>
      </w:r>
    </w:p>
    <w:p w:rsidR="000C0B60" w:rsidRPr="0090187C" w:rsidRDefault="000C0B60" w:rsidP="00D83565">
      <w:pPr>
        <w:shd w:val="clear" w:color="auto" w:fill="FFFFFF"/>
        <w:ind w:firstLine="720"/>
        <w:jc w:val="both"/>
        <w:rPr>
          <w:bCs/>
        </w:rPr>
      </w:pPr>
      <w:r w:rsidRPr="0090187C">
        <w:rPr>
          <w:bCs/>
        </w:rPr>
        <w:t>- осуществля</w:t>
      </w:r>
      <w:r>
        <w:rPr>
          <w:bCs/>
        </w:rPr>
        <w:t>ет</w:t>
      </w:r>
      <w:r w:rsidRPr="0090187C">
        <w:rPr>
          <w:bCs/>
        </w:rPr>
        <w:t xml:space="preserve"> сбор и анализ информации по вопросам, относящимся к компетенции отдела;</w:t>
      </w:r>
    </w:p>
    <w:p w:rsidR="000C0B60" w:rsidRPr="0090187C" w:rsidRDefault="000C0B60" w:rsidP="00D83565">
      <w:pPr>
        <w:shd w:val="clear" w:color="auto" w:fill="FFFFFF"/>
        <w:ind w:firstLine="720"/>
        <w:jc w:val="both"/>
      </w:pPr>
      <w:r w:rsidRPr="0090187C">
        <w:rPr>
          <w:bCs/>
        </w:rPr>
        <w:t xml:space="preserve">- </w:t>
      </w:r>
      <w:r>
        <w:rPr>
          <w:bCs/>
        </w:rPr>
        <w:t xml:space="preserve">осуществляет </w:t>
      </w:r>
      <w:r w:rsidRPr="0090187C">
        <w:rPr>
          <w:bCs/>
        </w:rPr>
        <w:t>в</w:t>
      </w:r>
      <w:r w:rsidRPr="0090187C">
        <w:t>едение в установленном порядке делопроизводства и хранения документов отдела, их передач</w:t>
      </w:r>
      <w:r>
        <w:t>у</w:t>
      </w:r>
      <w:r w:rsidRPr="0090187C">
        <w:t xml:space="preserve"> на архивное хранение;</w:t>
      </w:r>
    </w:p>
    <w:p w:rsidR="000C0B60" w:rsidRPr="0090187C" w:rsidRDefault="000C0B60" w:rsidP="000F45A0">
      <w:pPr>
        <w:pStyle w:val="BodyText"/>
        <w:suppressAutoHyphens/>
        <w:spacing w:after="0"/>
        <w:ind w:firstLine="720"/>
        <w:jc w:val="both"/>
        <w:rPr>
          <w:b/>
          <w:bCs/>
        </w:rPr>
      </w:pPr>
      <w:r w:rsidRPr="0090187C">
        <w:t>- обеспеч</w:t>
      </w:r>
      <w:r>
        <w:t>ивает</w:t>
      </w:r>
      <w:r w:rsidRPr="0090187C">
        <w:t xml:space="preserve"> сохранност</w:t>
      </w:r>
      <w:r>
        <w:t>ь</w:t>
      </w:r>
      <w:r w:rsidRPr="0090187C">
        <w:t xml:space="preserve"> служебного удостоверения;</w:t>
      </w:r>
    </w:p>
    <w:p w:rsidR="000C0B60" w:rsidRPr="0090187C" w:rsidRDefault="000C0B60" w:rsidP="00D83565">
      <w:pPr>
        <w:shd w:val="clear" w:color="auto" w:fill="FFFFFF"/>
        <w:ind w:firstLine="720"/>
        <w:jc w:val="both"/>
      </w:pPr>
      <w:r w:rsidRPr="0090187C">
        <w:t xml:space="preserve">- </w:t>
      </w:r>
      <w:r>
        <w:rPr>
          <w:bCs/>
        </w:rPr>
        <w:t>осуществляет</w:t>
      </w:r>
      <w:r w:rsidRPr="0090187C">
        <w:t xml:space="preserve"> исполнение приказов и распоряжений вышестоящих руководителей, отданных в пределах их должностных полномочий, за исключением противоречащих закону;</w:t>
      </w:r>
    </w:p>
    <w:p w:rsidR="000C0B60" w:rsidRPr="0090187C" w:rsidRDefault="000C0B60" w:rsidP="00D83565">
      <w:pPr>
        <w:suppressAutoHyphens/>
        <w:ind w:firstLine="709"/>
        <w:jc w:val="both"/>
        <w:rPr>
          <w:iCs/>
        </w:rPr>
      </w:pPr>
      <w:r w:rsidRPr="0090187C">
        <w:rPr>
          <w:iCs/>
        </w:rPr>
        <w:t>- участ</w:t>
      </w:r>
      <w:r>
        <w:rPr>
          <w:iCs/>
        </w:rPr>
        <w:t>вует</w:t>
      </w:r>
      <w:r w:rsidRPr="0090187C">
        <w:rPr>
          <w:iCs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</w:t>
      </w:r>
      <w:r>
        <w:rPr>
          <w:iCs/>
        </w:rPr>
        <w:t>о</w:t>
      </w:r>
      <w:r w:rsidRPr="0090187C">
        <w:rPr>
          <w:iCs/>
        </w:rPr>
        <w:t>д</w:t>
      </w:r>
      <w:r>
        <w:rPr>
          <w:iCs/>
        </w:rPr>
        <w:t>ит</w:t>
      </w:r>
      <w:r w:rsidRPr="0090187C">
        <w:rPr>
          <w:iCs/>
        </w:rPr>
        <w:t xml:space="preserve"> совещани</w:t>
      </w:r>
      <w:r>
        <w:rPr>
          <w:iCs/>
        </w:rPr>
        <w:t>я</w:t>
      </w:r>
      <w:r w:rsidRPr="0090187C">
        <w:rPr>
          <w:iCs/>
        </w:rPr>
        <w:t>, семинар</w:t>
      </w:r>
      <w:r>
        <w:rPr>
          <w:iCs/>
        </w:rPr>
        <w:t>ы</w:t>
      </w:r>
      <w:r w:rsidRPr="0090187C">
        <w:rPr>
          <w:iCs/>
        </w:rPr>
        <w:t xml:space="preserve"> по вопросам входящим в компетенцию отдела;</w:t>
      </w:r>
    </w:p>
    <w:p w:rsidR="000C0B60" w:rsidRPr="0090187C" w:rsidRDefault="000C0B60" w:rsidP="00D83565">
      <w:pPr>
        <w:shd w:val="clear" w:color="auto" w:fill="FFFFFF"/>
        <w:ind w:firstLine="720"/>
        <w:jc w:val="both"/>
      </w:pPr>
      <w:r w:rsidRPr="0090187C">
        <w:t xml:space="preserve">- </w:t>
      </w:r>
      <w:r>
        <w:t xml:space="preserve">осуществлять </w:t>
      </w:r>
      <w:r w:rsidRPr="0090187C">
        <w:t>соблюд</w:t>
      </w:r>
      <w:r>
        <w:t>ение</w:t>
      </w:r>
      <w:r w:rsidRPr="0090187C">
        <w:t xml:space="preserve"> правила эксплуатации оргтехники, не допускать к работе на технических средствах посторонних лиц;</w:t>
      </w:r>
    </w:p>
    <w:p w:rsidR="000C0B60" w:rsidRPr="0090187C" w:rsidRDefault="000C0B60" w:rsidP="00D83565">
      <w:pPr>
        <w:shd w:val="clear" w:color="auto" w:fill="FFFFFF"/>
        <w:ind w:firstLine="720"/>
        <w:jc w:val="both"/>
      </w:pPr>
      <w:r w:rsidRPr="0090187C">
        <w:t>- изучать инструктивные материалы, повышать свою квалификацию в установленном порядке;</w:t>
      </w:r>
    </w:p>
    <w:p w:rsidR="000C0B60" w:rsidRPr="0090187C" w:rsidRDefault="000C0B60" w:rsidP="00D83565">
      <w:pPr>
        <w:shd w:val="clear" w:color="auto" w:fill="FFFFFF"/>
        <w:ind w:firstLine="720"/>
        <w:jc w:val="both"/>
      </w:pPr>
      <w:r w:rsidRPr="0090187C">
        <w:t>- придерживаться установленной субординации, соблюдать</w:t>
      </w:r>
      <w:r>
        <w:t xml:space="preserve"> правила делового общения, норм</w:t>
      </w:r>
      <w:r w:rsidRPr="0090187C">
        <w:t xml:space="preserve"> служебного этикета, соблюдать трудовую дисциплину, правила служебного распорядка Инспекции;</w:t>
      </w:r>
    </w:p>
    <w:p w:rsidR="000C0B60" w:rsidRPr="0090187C" w:rsidRDefault="000C0B60" w:rsidP="00D83565">
      <w:pPr>
        <w:shd w:val="clear" w:color="auto" w:fill="FFFFFF"/>
        <w:ind w:firstLine="720"/>
        <w:jc w:val="both"/>
      </w:pPr>
      <w:r w:rsidRPr="0090187C">
        <w:t>- осуществл</w:t>
      </w:r>
      <w:r>
        <w:t>ять</w:t>
      </w:r>
      <w:r w:rsidRPr="0090187C">
        <w:t xml:space="preserve"> ины</w:t>
      </w:r>
      <w:r>
        <w:t>е</w:t>
      </w:r>
      <w:r w:rsidRPr="0090187C">
        <w:t xml:space="preserve"> функци</w:t>
      </w:r>
      <w:r>
        <w:t>и, предусмотренные</w:t>
      </w:r>
      <w:r w:rsidRPr="0090187C">
        <w:t xml:space="preserve">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0C0B60" w:rsidRPr="0090187C" w:rsidRDefault="000C0B60" w:rsidP="00F56440">
      <w:pPr>
        <w:shd w:val="clear" w:color="auto" w:fill="FFFFFF"/>
        <w:ind w:firstLine="900"/>
        <w:jc w:val="both"/>
        <w:rPr>
          <w:bCs/>
        </w:rPr>
      </w:pPr>
    </w:p>
    <w:p w:rsidR="000C0B60" w:rsidRPr="0090187C" w:rsidRDefault="000C0B60" w:rsidP="002C4678">
      <w:pPr>
        <w:ind w:firstLine="720"/>
        <w:jc w:val="both"/>
      </w:pPr>
      <w:r w:rsidRPr="0090187C">
        <w:t xml:space="preserve">6. </w:t>
      </w:r>
      <w:r>
        <w:rPr>
          <w:b/>
        </w:rPr>
        <w:t>Главный государственный налоговый инспектор</w:t>
      </w:r>
      <w:r w:rsidRPr="0090187C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90187C">
          <w:rPr>
            <w:rStyle w:val="a1"/>
            <w:b w:val="0"/>
            <w:color w:val="auto"/>
          </w:rPr>
          <w:t>законодательством</w:t>
        </w:r>
      </w:hyperlink>
      <w:r w:rsidRPr="0090187C">
        <w:t xml:space="preserve"> Российской Федерации.</w:t>
      </w:r>
    </w:p>
    <w:p w:rsidR="000C0B60" w:rsidRPr="0090187C" w:rsidRDefault="000C0B60" w:rsidP="002C4678">
      <w:pPr>
        <w:ind w:firstLine="720"/>
        <w:jc w:val="both"/>
      </w:pPr>
    </w:p>
    <w:p w:rsidR="000C0B60" w:rsidRPr="008E413C" w:rsidRDefault="000C0B60" w:rsidP="002C4678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8E413C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8E413C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0C0B60" w:rsidRPr="008E413C" w:rsidRDefault="000C0B60" w:rsidP="002C4678">
      <w:pPr>
        <w:ind w:firstLine="720"/>
        <w:jc w:val="both"/>
      </w:pPr>
    </w:p>
    <w:p w:rsidR="000C0B60" w:rsidRDefault="000C0B60" w:rsidP="002C4678">
      <w:pPr>
        <w:ind w:firstLine="720"/>
        <w:jc w:val="both"/>
      </w:pPr>
      <w:r w:rsidRPr="0090187C">
        <w:t xml:space="preserve">7. При исполнении служебных обязанностей </w:t>
      </w:r>
      <w:r>
        <w:rPr>
          <w:b/>
        </w:rPr>
        <w:t>главный государственный налоговый инспектор</w:t>
      </w:r>
      <w:r w:rsidRPr="0090187C">
        <w:t xml:space="preserve"> вправе самостоятельно принимать решения в соответствии с должностными обязанностями и установленными полномочиями, в том числе по вопросам:</w:t>
      </w:r>
    </w:p>
    <w:p w:rsidR="000C0B60" w:rsidRPr="0090187C" w:rsidRDefault="000C0B60" w:rsidP="00CC37A7">
      <w:pPr>
        <w:ind w:firstLine="510"/>
        <w:jc w:val="both"/>
      </w:pPr>
      <w:r>
        <w:t xml:space="preserve">- </w:t>
      </w:r>
      <w:r w:rsidRPr="0090187C">
        <w:t>участия в рассмотрении, согласовании, визировании протоколов, актов, служебных записок, методических писем, отчетов, планов;</w:t>
      </w:r>
    </w:p>
    <w:p w:rsidR="000C0B60" w:rsidRPr="0090187C" w:rsidRDefault="000C0B60" w:rsidP="00922ED9">
      <w:pPr>
        <w:autoSpaceDE w:val="0"/>
        <w:autoSpaceDN w:val="0"/>
        <w:adjustRightInd w:val="0"/>
        <w:ind w:firstLine="540"/>
        <w:jc w:val="both"/>
        <w:outlineLvl w:val="2"/>
      </w:pPr>
      <w:r w:rsidRPr="0090187C">
        <w:t>- информирования вышестоящего руководителя для принятия им соответствующего решения;</w:t>
      </w:r>
    </w:p>
    <w:p w:rsidR="000C0B60" w:rsidRPr="0090187C" w:rsidRDefault="000C0B60" w:rsidP="00922ED9">
      <w:pPr>
        <w:ind w:firstLine="540"/>
        <w:jc w:val="both"/>
      </w:pPr>
      <w:r w:rsidRPr="0090187C">
        <w:t>- принимать решение о соответствии представленных документов требованиям действующего законодательства.</w:t>
      </w:r>
    </w:p>
    <w:p w:rsidR="000C0B60" w:rsidRPr="0090187C" w:rsidRDefault="000C0B60" w:rsidP="002C4678">
      <w:pPr>
        <w:ind w:firstLine="720"/>
        <w:jc w:val="both"/>
      </w:pPr>
    </w:p>
    <w:p w:rsidR="000C0B60" w:rsidRPr="0090187C" w:rsidRDefault="000C0B60" w:rsidP="00EC5403">
      <w:pPr>
        <w:ind w:firstLine="720"/>
        <w:jc w:val="both"/>
      </w:pPr>
      <w:r w:rsidRPr="0090187C">
        <w:t xml:space="preserve">8. При исполнении служебных обязанностей </w:t>
      </w:r>
      <w:r>
        <w:rPr>
          <w:b/>
        </w:rPr>
        <w:t>главный государственный налоговый инспектор</w:t>
      </w:r>
      <w:r w:rsidRPr="0090187C">
        <w:t xml:space="preserve"> обязан самостоятельно принимать решения в соответствии с должностными обязанностями и установленными полномочиями, в том числе по вопросам:</w:t>
      </w:r>
    </w:p>
    <w:p w:rsidR="000C0B60" w:rsidRPr="0090187C" w:rsidRDefault="000C0B60" w:rsidP="00922ED9">
      <w:pPr>
        <w:ind w:firstLine="709"/>
        <w:jc w:val="both"/>
      </w:pPr>
      <w:r w:rsidRPr="0090187C">
        <w:t>- 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0C0B60" w:rsidRPr="0090187C" w:rsidRDefault="000C0B60" w:rsidP="00922ED9">
      <w:pPr>
        <w:ind w:firstLine="709"/>
        <w:jc w:val="both"/>
      </w:pPr>
      <w:r w:rsidRPr="0090187C"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</w:t>
      </w:r>
    </w:p>
    <w:p w:rsidR="000C0B60" w:rsidRPr="0090187C" w:rsidRDefault="000C0B60" w:rsidP="00922ED9">
      <w:pPr>
        <w:ind w:firstLine="709"/>
        <w:jc w:val="both"/>
      </w:pPr>
      <w:r w:rsidRPr="0090187C">
        <w:t>- участия в разработке положения о структурном подразделении инспекции, должностных регламентов (должностных инструкций) сотрудников.</w:t>
      </w:r>
    </w:p>
    <w:p w:rsidR="000C0B60" w:rsidRPr="0090187C" w:rsidRDefault="000C0B60" w:rsidP="002C4678">
      <w:pPr>
        <w:ind w:firstLine="720"/>
        <w:jc w:val="both"/>
      </w:pPr>
    </w:p>
    <w:p w:rsidR="000C0B60" w:rsidRPr="008F42A9" w:rsidRDefault="000C0B60" w:rsidP="002C4678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8F42A9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8F42A9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0B60" w:rsidRPr="0090187C" w:rsidRDefault="000C0B60" w:rsidP="002C4678">
      <w:pPr>
        <w:ind w:firstLine="720"/>
        <w:jc w:val="both"/>
      </w:pPr>
    </w:p>
    <w:p w:rsidR="000C0B60" w:rsidRPr="0090187C" w:rsidRDefault="000C0B60" w:rsidP="0089389D">
      <w:pPr>
        <w:pStyle w:val="BodyTextIndent2"/>
        <w:ind w:left="0" w:firstLine="708"/>
        <w:jc w:val="both"/>
      </w:pPr>
      <w:r w:rsidRPr="0090187C">
        <w:t xml:space="preserve">9. </w:t>
      </w:r>
      <w:r>
        <w:rPr>
          <w:b/>
        </w:rPr>
        <w:t>Главный государственный налоговый инспектор</w:t>
      </w:r>
      <w:r w:rsidRPr="0090187C">
        <w:rPr>
          <w:b/>
        </w:rPr>
        <w:t xml:space="preserve"> </w:t>
      </w:r>
      <w:r w:rsidRPr="0090187C">
        <w:t>принимает участие в подготовке нормативных актов и (или) проектов управленческих и иных решений в части методологического, информационного, организационного обеспечения подготовки соответствующих документов по вопросам, входящим в его компетенцию.</w:t>
      </w:r>
    </w:p>
    <w:p w:rsidR="000C0B60" w:rsidRPr="0090187C" w:rsidRDefault="000C0B60" w:rsidP="002C4678">
      <w:pPr>
        <w:ind w:firstLine="720"/>
        <w:jc w:val="both"/>
      </w:pPr>
    </w:p>
    <w:p w:rsidR="000C0B60" w:rsidRPr="0090187C" w:rsidRDefault="000C0B60" w:rsidP="002C4678">
      <w:pPr>
        <w:ind w:firstLine="720"/>
        <w:jc w:val="both"/>
      </w:pPr>
      <w:r w:rsidRPr="0090187C">
        <w:t xml:space="preserve">10. </w:t>
      </w:r>
      <w:r>
        <w:rPr>
          <w:b/>
        </w:rPr>
        <w:t>Главный государственный налоговый инспектор</w:t>
      </w:r>
      <w:r w:rsidRPr="0090187C">
        <w:t xml:space="preserve"> в соответствии со своей компетенцией обязан участвовать в подготовке (обсуждении) следующих проектов:</w:t>
      </w:r>
    </w:p>
    <w:p w:rsidR="000C0B60" w:rsidRPr="0090187C" w:rsidRDefault="000C0B60" w:rsidP="002C4678">
      <w:pPr>
        <w:ind w:firstLine="720"/>
        <w:jc w:val="both"/>
      </w:pPr>
      <w:r w:rsidRPr="0090187C">
        <w:t>положения о правовом отделе;</w:t>
      </w:r>
    </w:p>
    <w:p w:rsidR="000C0B60" w:rsidRPr="0090187C" w:rsidRDefault="000C0B60" w:rsidP="002C4678">
      <w:pPr>
        <w:ind w:firstLine="720"/>
        <w:jc w:val="both"/>
      </w:pPr>
      <w:r w:rsidRPr="0090187C">
        <w:t>графика отпусков гражданских служащих отдела;</w:t>
      </w:r>
    </w:p>
    <w:p w:rsidR="000C0B60" w:rsidRPr="0090187C" w:rsidRDefault="000C0B60" w:rsidP="002C4678">
      <w:pPr>
        <w:ind w:firstLine="720"/>
        <w:jc w:val="both"/>
      </w:pPr>
      <w:r w:rsidRPr="0090187C">
        <w:t xml:space="preserve">иных актов по поручению </w:t>
      </w:r>
      <w:r>
        <w:t xml:space="preserve">непосредственного руководителя и </w:t>
      </w:r>
      <w:r w:rsidRPr="0090187C">
        <w:t>руководства инспекции.</w:t>
      </w:r>
    </w:p>
    <w:p w:rsidR="000C0B60" w:rsidRPr="006555D8" w:rsidRDefault="000C0B60" w:rsidP="002C4678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6555D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C0B60" w:rsidRPr="006555D8" w:rsidRDefault="000C0B60" w:rsidP="002C4678">
      <w:pPr>
        <w:ind w:firstLine="720"/>
        <w:jc w:val="both"/>
      </w:pPr>
    </w:p>
    <w:p w:rsidR="000C0B60" w:rsidRPr="0090187C" w:rsidRDefault="000C0B60" w:rsidP="002C4678">
      <w:pPr>
        <w:ind w:firstLine="720"/>
        <w:jc w:val="both"/>
      </w:pPr>
      <w:r w:rsidRPr="0090187C">
        <w:t xml:space="preserve">11. В соответствии со своими должностными обязанностями </w:t>
      </w:r>
      <w:r>
        <w:rPr>
          <w:b/>
        </w:rPr>
        <w:t>главный государственный налоговый инспектор</w:t>
      </w:r>
      <w:r w:rsidRPr="0090187C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C0B60" w:rsidRPr="006555D8" w:rsidRDefault="000C0B60" w:rsidP="002C4678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6555D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0C0B60" w:rsidRPr="0090187C" w:rsidRDefault="000C0B60" w:rsidP="002C4678">
      <w:pPr>
        <w:ind w:firstLine="720"/>
        <w:jc w:val="both"/>
      </w:pPr>
    </w:p>
    <w:p w:rsidR="000C0B60" w:rsidRPr="0090187C" w:rsidRDefault="000C0B60" w:rsidP="002C4678">
      <w:pPr>
        <w:ind w:firstLine="720"/>
        <w:jc w:val="both"/>
      </w:pPr>
      <w:r>
        <w:t xml:space="preserve">12. Взаимодействие </w:t>
      </w:r>
      <w:r>
        <w:rPr>
          <w:b/>
        </w:rPr>
        <w:t>главного государственного налогового инспектора</w:t>
      </w:r>
      <w:r w:rsidRPr="0090187C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90187C">
          <w:rPr>
            <w:rStyle w:val="a1"/>
            <w:b w:val="0"/>
            <w:color w:val="auto"/>
          </w:rPr>
          <w:t>общих принципов</w:t>
        </w:r>
      </w:hyperlink>
      <w:r w:rsidRPr="0090187C">
        <w:t xml:space="preserve"> служебного поведения гражданских служащих, утвержденных </w:t>
      </w:r>
      <w:hyperlink r:id="rId13" w:history="1">
        <w:r w:rsidRPr="0090187C">
          <w:rPr>
            <w:rStyle w:val="a1"/>
            <w:b w:val="0"/>
            <w:color w:val="auto"/>
          </w:rPr>
          <w:t>Указом</w:t>
        </w:r>
      </w:hyperlink>
      <w:r w:rsidRPr="0090187C">
        <w:rPr>
          <w:b/>
        </w:rPr>
        <w:t xml:space="preserve"> </w:t>
      </w:r>
      <w:r w:rsidRPr="0090187C">
        <w:t xml:space="preserve"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90187C">
          <w:rPr>
            <w:rStyle w:val="a1"/>
            <w:b w:val="0"/>
            <w:color w:val="auto"/>
          </w:rPr>
          <w:t>статьей 18</w:t>
        </w:r>
      </w:hyperlink>
      <w:r w:rsidRPr="0090187C">
        <w:t xml:space="preserve"> Федерального закона от 27 июля 2004 г. № 79-ФЗ </w:t>
      </w:r>
      <w:r>
        <w:t>«</w:t>
      </w:r>
      <w:r w:rsidRPr="0090187C">
        <w:t>О государственной гражданской службе Российской Федерации</w:t>
      </w:r>
      <w:r>
        <w:t>»</w:t>
      </w:r>
      <w:r w:rsidRPr="0090187C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C0B60" w:rsidRPr="0050463B" w:rsidRDefault="000C0B60" w:rsidP="009D4879">
      <w:pPr>
        <w:pStyle w:val="Heading1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0463B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Положением об Инспекции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 № 2</w:t>
      </w:r>
      <w:r w:rsidRPr="0050463B">
        <w:rPr>
          <w:rFonts w:ascii="Times New Roman" w:hAnsi="Times New Roman" w:cs="Times New Roman"/>
          <w:sz w:val="24"/>
          <w:szCs w:val="24"/>
        </w:rPr>
        <w:t>9 по г. Москве</w:t>
      </w:r>
    </w:p>
    <w:p w:rsidR="000C0B60" w:rsidRPr="0090187C" w:rsidRDefault="000C0B60" w:rsidP="002C4678">
      <w:pPr>
        <w:ind w:firstLine="720"/>
        <w:jc w:val="both"/>
      </w:pPr>
    </w:p>
    <w:p w:rsidR="000C0B60" w:rsidRPr="0090187C" w:rsidRDefault="000C0B60" w:rsidP="009D4879">
      <w:pPr>
        <w:ind w:firstLine="900"/>
        <w:jc w:val="both"/>
      </w:pPr>
      <w:r w:rsidRPr="0090187C">
        <w:t xml:space="preserve">13. В соответствии с замещаемой государственной гражданской должностью и в пределах функциональной компетенции </w:t>
      </w:r>
      <w:r>
        <w:rPr>
          <w:b/>
        </w:rPr>
        <w:t>главный государственный налоговый инспектор</w:t>
      </w:r>
      <w:r w:rsidRPr="0090187C">
        <w:rPr>
          <w:b/>
        </w:rPr>
        <w:t xml:space="preserve"> </w:t>
      </w:r>
      <w:r w:rsidRPr="0090187C">
        <w:t xml:space="preserve"> выполняет организационное, информационное, техническое обеспечение (принимает участие в обеспечении) оказания государственных услуг, осуществляемых Инспекцией </w:t>
      </w:r>
      <w:r>
        <w:t>Федеральной налоговой службы № 2</w:t>
      </w:r>
      <w:r w:rsidRPr="0090187C">
        <w:t>9 по г. Москве, в пределах своих должностных обязанностей.</w:t>
      </w:r>
    </w:p>
    <w:p w:rsidR="000C0B60" w:rsidRPr="0090187C" w:rsidRDefault="000C0B60" w:rsidP="002C4678">
      <w:pPr>
        <w:ind w:firstLine="720"/>
        <w:jc w:val="both"/>
      </w:pPr>
    </w:p>
    <w:p w:rsidR="000C0B60" w:rsidRPr="0090187C" w:rsidRDefault="000C0B60" w:rsidP="002C4678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90187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0C0B60" w:rsidRPr="0090187C" w:rsidRDefault="000C0B60" w:rsidP="002C4678">
      <w:pPr>
        <w:ind w:firstLine="720"/>
        <w:jc w:val="both"/>
      </w:pPr>
    </w:p>
    <w:p w:rsidR="000C0B60" w:rsidRPr="0090187C" w:rsidRDefault="000C0B60" w:rsidP="002C4678">
      <w:pPr>
        <w:ind w:firstLine="720"/>
        <w:jc w:val="both"/>
      </w:pPr>
      <w:r w:rsidRPr="0090187C">
        <w:t xml:space="preserve">14. Эффективность профессиональной служебной деятельности </w:t>
      </w:r>
      <w:r>
        <w:rPr>
          <w:b/>
        </w:rPr>
        <w:t>главного государственного налогового инспектора</w:t>
      </w:r>
      <w:r w:rsidRPr="0090187C">
        <w:t xml:space="preserve"> оценивается по следующим показателям:</w:t>
      </w:r>
    </w:p>
    <w:p w:rsidR="000C0B60" w:rsidRPr="0090187C" w:rsidRDefault="000C0B60" w:rsidP="002C4678">
      <w:pPr>
        <w:ind w:firstLine="720"/>
        <w:jc w:val="both"/>
      </w:pPr>
      <w:r w:rsidRPr="0090187C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0B60" w:rsidRPr="0090187C" w:rsidRDefault="000C0B60" w:rsidP="002C4678">
      <w:pPr>
        <w:ind w:firstLine="720"/>
        <w:jc w:val="both"/>
      </w:pPr>
      <w:r w:rsidRPr="0090187C">
        <w:t>своевременности и оперативности выполнения поручений;</w:t>
      </w:r>
    </w:p>
    <w:p w:rsidR="000C0B60" w:rsidRPr="0090187C" w:rsidRDefault="000C0B60" w:rsidP="002C4678">
      <w:pPr>
        <w:ind w:firstLine="720"/>
        <w:jc w:val="both"/>
      </w:pPr>
      <w:r w:rsidRPr="0090187C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0B60" w:rsidRPr="0090187C" w:rsidRDefault="000C0B60" w:rsidP="002C4678">
      <w:pPr>
        <w:ind w:firstLine="720"/>
        <w:jc w:val="both"/>
      </w:pPr>
      <w:r w:rsidRPr="0090187C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0B60" w:rsidRPr="0090187C" w:rsidRDefault="000C0B60" w:rsidP="002C4678">
      <w:pPr>
        <w:ind w:firstLine="720"/>
        <w:jc w:val="both"/>
      </w:pPr>
      <w:r w:rsidRPr="0090187C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0B60" w:rsidRPr="0090187C" w:rsidRDefault="000C0B60" w:rsidP="002C4678">
      <w:pPr>
        <w:ind w:firstLine="720"/>
        <w:jc w:val="both"/>
      </w:pPr>
      <w:r w:rsidRPr="0090187C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0B60" w:rsidRDefault="000C0B60" w:rsidP="002C4678">
      <w:pPr>
        <w:ind w:firstLine="720"/>
        <w:jc w:val="both"/>
      </w:pPr>
      <w:r w:rsidRPr="0090187C">
        <w:t>осознанию ответственности за последствия своих действий.</w:t>
      </w:r>
    </w:p>
    <w:p w:rsidR="000C0B60" w:rsidRDefault="000C0B60" w:rsidP="002C4678">
      <w:pPr>
        <w:pStyle w:val="a0"/>
        <w:jc w:val="left"/>
        <w:rPr>
          <w:rFonts w:ascii="Times New Roman" w:hAnsi="Times New Roman"/>
        </w:rPr>
      </w:pPr>
    </w:p>
    <w:p w:rsidR="000C0B60" w:rsidRDefault="000C0B60" w:rsidP="002D6777"/>
    <w:p w:rsidR="000C0B60" w:rsidRDefault="000C0B60" w:rsidP="002D6777"/>
    <w:p w:rsidR="000C0B60" w:rsidRDefault="000C0B60" w:rsidP="002D6777">
      <w:r>
        <w:t>Начальник правового отдела                                                                                 А.А. Зимнухов</w:t>
      </w:r>
    </w:p>
    <w:p w:rsidR="000C0B60" w:rsidRDefault="000C0B60" w:rsidP="002D6777"/>
    <w:p w:rsidR="000C0B60" w:rsidRDefault="000C0B60" w:rsidP="002D6777"/>
    <w:p w:rsidR="000C0B60" w:rsidRDefault="000C0B60" w:rsidP="002D6777"/>
    <w:p w:rsidR="000C0B60" w:rsidRDefault="000C0B60" w:rsidP="002D6777"/>
    <w:p w:rsidR="000C0B60" w:rsidRDefault="000C0B60" w:rsidP="002D6777"/>
    <w:p w:rsidR="000C0B60" w:rsidRDefault="000C0B60" w:rsidP="002D6777"/>
    <w:p w:rsidR="000C0B60" w:rsidRDefault="000C0B60" w:rsidP="002D6777"/>
    <w:p w:rsidR="000C0B60" w:rsidRDefault="000C0B60" w:rsidP="002D6777"/>
    <w:p w:rsidR="000C0B60" w:rsidRDefault="000C0B60" w:rsidP="002D6777"/>
    <w:p w:rsidR="000C0B60" w:rsidRPr="00535BE6" w:rsidRDefault="000C0B60" w:rsidP="002C4678">
      <w:pPr>
        <w:pStyle w:val="a2"/>
        <w:jc w:val="center"/>
        <w:rPr>
          <w:rFonts w:ascii="Times New Roman" w:hAnsi="Times New Roman" w:cs="Times New Roman"/>
          <w:b/>
        </w:rPr>
      </w:pPr>
      <w:r w:rsidRPr="00535BE6">
        <w:rPr>
          <w:rFonts w:ascii="Times New Roman" w:hAnsi="Times New Roman" w:cs="Times New Roman"/>
          <w:b/>
        </w:rPr>
        <w:t>Лист ознакомления</w:t>
      </w:r>
    </w:p>
    <w:p w:rsidR="000C0B60" w:rsidRPr="00535BE6" w:rsidRDefault="000C0B60" w:rsidP="002C4678">
      <w:pPr>
        <w:ind w:firstLine="720"/>
        <w:jc w:val="both"/>
      </w:pPr>
    </w:p>
    <w:tbl>
      <w:tblPr>
        <w:tblW w:w="102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0C0B60" w:rsidRPr="00535BE6" w:rsidTr="00F0421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0" w:rsidRPr="00535BE6" w:rsidRDefault="000C0B60" w:rsidP="002C4678">
            <w:pPr>
              <w:pStyle w:val="a0"/>
              <w:jc w:val="center"/>
              <w:rPr>
                <w:rFonts w:ascii="Times New Roman" w:hAnsi="Times New Roman"/>
              </w:rPr>
            </w:pPr>
            <w:r w:rsidRPr="00535BE6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0" w:rsidRPr="00535BE6" w:rsidRDefault="000C0B60" w:rsidP="002C4678">
            <w:pPr>
              <w:pStyle w:val="a0"/>
              <w:jc w:val="center"/>
              <w:rPr>
                <w:rFonts w:ascii="Times New Roman" w:hAnsi="Times New Roman"/>
              </w:rPr>
            </w:pPr>
            <w:r w:rsidRPr="00535BE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0" w:rsidRPr="00535BE6" w:rsidRDefault="000C0B60" w:rsidP="002C4678">
            <w:pPr>
              <w:pStyle w:val="a0"/>
              <w:jc w:val="center"/>
              <w:rPr>
                <w:rFonts w:ascii="Times New Roman" w:hAnsi="Times New Roman"/>
              </w:rPr>
            </w:pPr>
            <w:r w:rsidRPr="00535BE6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0" w:rsidRPr="00535BE6" w:rsidRDefault="000C0B60" w:rsidP="002C4678">
            <w:pPr>
              <w:pStyle w:val="a0"/>
              <w:jc w:val="center"/>
              <w:rPr>
                <w:rFonts w:ascii="Times New Roman" w:hAnsi="Times New Roman"/>
              </w:rPr>
            </w:pPr>
            <w:r w:rsidRPr="00535BE6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0B60" w:rsidRPr="00535BE6" w:rsidRDefault="000C0B60" w:rsidP="002C4678">
            <w:pPr>
              <w:pStyle w:val="a0"/>
              <w:jc w:val="center"/>
              <w:rPr>
                <w:rFonts w:ascii="Times New Roman" w:hAnsi="Times New Roman"/>
              </w:rPr>
            </w:pPr>
            <w:r w:rsidRPr="00535BE6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0C0B60" w:rsidRPr="00535BE6" w:rsidTr="00F0421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0" w:rsidRPr="00535BE6" w:rsidRDefault="000C0B60" w:rsidP="002C4678">
            <w:pPr>
              <w:pStyle w:val="a0"/>
              <w:rPr>
                <w:rFonts w:ascii="Times New Roman" w:hAnsi="Times New Roman"/>
              </w:rPr>
            </w:pPr>
            <w:r w:rsidRPr="00535BE6">
              <w:rPr>
                <w:rFonts w:ascii="Times New Roman" w:hAnsi="Times New Roman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0" w:rsidRPr="00535BE6" w:rsidRDefault="000C0B60" w:rsidP="00947293">
            <w:pPr>
              <w:pStyle w:val="a0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0" w:rsidRPr="00535BE6" w:rsidRDefault="000C0B60" w:rsidP="002C4678">
            <w:pPr>
              <w:pStyle w:val="a0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60" w:rsidRPr="00535BE6" w:rsidRDefault="000C0B60" w:rsidP="00603AAE">
            <w:pPr>
              <w:pStyle w:val="a0"/>
              <w:jc w:val="left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0B60" w:rsidRPr="00535BE6" w:rsidRDefault="000C0B60" w:rsidP="002C4678">
            <w:pPr>
              <w:pStyle w:val="a0"/>
              <w:rPr>
                <w:rFonts w:ascii="Times New Roman" w:hAnsi="Times New Roman"/>
                <w:color w:val="0000FF"/>
              </w:rPr>
            </w:pPr>
          </w:p>
        </w:tc>
      </w:tr>
    </w:tbl>
    <w:p w:rsidR="000C0B60" w:rsidRDefault="000C0B60" w:rsidP="002C4678">
      <w:pPr>
        <w:ind w:firstLine="720"/>
        <w:jc w:val="both"/>
      </w:pPr>
    </w:p>
    <w:p w:rsidR="000C0B60" w:rsidRDefault="000C0B60" w:rsidP="002C4678">
      <w:pPr>
        <w:ind w:firstLine="698"/>
        <w:jc w:val="right"/>
        <w:rPr>
          <w:rStyle w:val="a"/>
        </w:rPr>
      </w:pPr>
    </w:p>
    <w:p w:rsidR="000C0B60" w:rsidRDefault="000C0B60" w:rsidP="002C4678">
      <w:pPr>
        <w:ind w:firstLine="698"/>
        <w:jc w:val="right"/>
        <w:rPr>
          <w:rStyle w:val="a"/>
        </w:rPr>
      </w:pPr>
    </w:p>
    <w:p w:rsidR="000C0B60" w:rsidRDefault="000C0B60" w:rsidP="002C4678">
      <w:pPr>
        <w:ind w:firstLine="698"/>
        <w:jc w:val="right"/>
        <w:rPr>
          <w:rStyle w:val="a"/>
        </w:rPr>
      </w:pPr>
    </w:p>
    <w:p w:rsidR="000C0B60" w:rsidRDefault="000C0B60" w:rsidP="002C4678">
      <w:pPr>
        <w:ind w:firstLine="698"/>
        <w:jc w:val="right"/>
        <w:rPr>
          <w:rStyle w:val="a"/>
        </w:rPr>
      </w:pPr>
    </w:p>
    <w:p w:rsidR="000C0B60" w:rsidRPr="00F7693F" w:rsidRDefault="000C0B60" w:rsidP="00F7693F">
      <w:pPr>
        <w:rPr>
          <w:szCs w:val="26"/>
        </w:rPr>
      </w:pPr>
    </w:p>
    <w:sectPr w:rsidR="000C0B60" w:rsidRPr="00F7693F" w:rsidSect="00CB735F">
      <w:footerReference w:type="even" r:id="rId15"/>
      <w:footerReference w:type="default" r:id="rId1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B60" w:rsidRDefault="000C0B60">
      <w:r>
        <w:separator/>
      </w:r>
    </w:p>
  </w:endnote>
  <w:endnote w:type="continuationSeparator" w:id="0">
    <w:p w:rsidR="000C0B60" w:rsidRDefault="000C0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B60" w:rsidRDefault="000C0B60" w:rsidP="00DD12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0B60" w:rsidRDefault="000C0B60" w:rsidP="00E3753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B60" w:rsidRDefault="000C0B60" w:rsidP="00DD12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0C0B60" w:rsidRDefault="000C0B60" w:rsidP="00E3753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B60" w:rsidRDefault="000C0B60">
      <w:r>
        <w:separator/>
      </w:r>
    </w:p>
  </w:footnote>
  <w:footnote w:type="continuationSeparator" w:id="0">
    <w:p w:rsidR="000C0B60" w:rsidRDefault="000C0B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041B01"/>
    <w:multiLevelType w:val="hybridMultilevel"/>
    <w:tmpl w:val="45D21938"/>
    <w:lvl w:ilvl="0" w:tplc="3A3EEF1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A68"/>
    <w:rsid w:val="00017C79"/>
    <w:rsid w:val="00060C0E"/>
    <w:rsid w:val="000A57A4"/>
    <w:rsid w:val="000A67DE"/>
    <w:rsid w:val="000B1C7E"/>
    <w:rsid w:val="000C0B60"/>
    <w:rsid w:val="000F45A0"/>
    <w:rsid w:val="00102486"/>
    <w:rsid w:val="00131E14"/>
    <w:rsid w:val="00173DDE"/>
    <w:rsid w:val="001764DF"/>
    <w:rsid w:val="00191299"/>
    <w:rsid w:val="001938B7"/>
    <w:rsid w:val="001A6C5E"/>
    <w:rsid w:val="001B2C29"/>
    <w:rsid w:val="001D3F8B"/>
    <w:rsid w:val="0020238A"/>
    <w:rsid w:val="00206BD0"/>
    <w:rsid w:val="002268E0"/>
    <w:rsid w:val="0023787E"/>
    <w:rsid w:val="00277C59"/>
    <w:rsid w:val="00286456"/>
    <w:rsid w:val="002C0B9D"/>
    <w:rsid w:val="002C4678"/>
    <w:rsid w:val="002D0A53"/>
    <w:rsid w:val="002D6777"/>
    <w:rsid w:val="002E576C"/>
    <w:rsid w:val="002E6E95"/>
    <w:rsid w:val="00371ADD"/>
    <w:rsid w:val="003B65F6"/>
    <w:rsid w:val="003D7A77"/>
    <w:rsid w:val="003E759D"/>
    <w:rsid w:val="00416A2C"/>
    <w:rsid w:val="00423C56"/>
    <w:rsid w:val="004257B7"/>
    <w:rsid w:val="004301EE"/>
    <w:rsid w:val="00447C18"/>
    <w:rsid w:val="00460BA8"/>
    <w:rsid w:val="00495261"/>
    <w:rsid w:val="004A1993"/>
    <w:rsid w:val="004A45D8"/>
    <w:rsid w:val="004D3F6C"/>
    <w:rsid w:val="00500965"/>
    <w:rsid w:val="0050463B"/>
    <w:rsid w:val="005240E9"/>
    <w:rsid w:val="00535BE6"/>
    <w:rsid w:val="00544D2C"/>
    <w:rsid w:val="0055769F"/>
    <w:rsid w:val="0056285E"/>
    <w:rsid w:val="005F2110"/>
    <w:rsid w:val="00603AAE"/>
    <w:rsid w:val="006555D8"/>
    <w:rsid w:val="00690291"/>
    <w:rsid w:val="006A30F6"/>
    <w:rsid w:val="00772743"/>
    <w:rsid w:val="007B3474"/>
    <w:rsid w:val="007E5338"/>
    <w:rsid w:val="007F0A95"/>
    <w:rsid w:val="00814A06"/>
    <w:rsid w:val="00824A47"/>
    <w:rsid w:val="00831AFC"/>
    <w:rsid w:val="008468BB"/>
    <w:rsid w:val="00856616"/>
    <w:rsid w:val="0088778C"/>
    <w:rsid w:val="0089091C"/>
    <w:rsid w:val="0089389D"/>
    <w:rsid w:val="008C1CAD"/>
    <w:rsid w:val="008D3BB2"/>
    <w:rsid w:val="008E413C"/>
    <w:rsid w:val="008E695F"/>
    <w:rsid w:val="008F42A9"/>
    <w:rsid w:val="0090187C"/>
    <w:rsid w:val="00922ED9"/>
    <w:rsid w:val="009427B3"/>
    <w:rsid w:val="00945721"/>
    <w:rsid w:val="00947293"/>
    <w:rsid w:val="00985DAB"/>
    <w:rsid w:val="009D4879"/>
    <w:rsid w:val="009F5BA3"/>
    <w:rsid w:val="00A0109B"/>
    <w:rsid w:val="00A20112"/>
    <w:rsid w:val="00A32C31"/>
    <w:rsid w:val="00A454F8"/>
    <w:rsid w:val="00A46778"/>
    <w:rsid w:val="00A56ADE"/>
    <w:rsid w:val="00A7383E"/>
    <w:rsid w:val="00A82843"/>
    <w:rsid w:val="00A8701F"/>
    <w:rsid w:val="00A91705"/>
    <w:rsid w:val="00AA748D"/>
    <w:rsid w:val="00AC0183"/>
    <w:rsid w:val="00AD28B5"/>
    <w:rsid w:val="00AD6C47"/>
    <w:rsid w:val="00B05B7A"/>
    <w:rsid w:val="00B1392A"/>
    <w:rsid w:val="00B60F80"/>
    <w:rsid w:val="00B61A97"/>
    <w:rsid w:val="00BA3734"/>
    <w:rsid w:val="00BB5559"/>
    <w:rsid w:val="00BE06B4"/>
    <w:rsid w:val="00BF2C63"/>
    <w:rsid w:val="00BF4714"/>
    <w:rsid w:val="00C064AC"/>
    <w:rsid w:val="00C16272"/>
    <w:rsid w:val="00C311D7"/>
    <w:rsid w:val="00C35E3F"/>
    <w:rsid w:val="00C36E16"/>
    <w:rsid w:val="00CA2BA3"/>
    <w:rsid w:val="00CB0020"/>
    <w:rsid w:val="00CB735F"/>
    <w:rsid w:val="00CC37A7"/>
    <w:rsid w:val="00CD582E"/>
    <w:rsid w:val="00CF5A68"/>
    <w:rsid w:val="00CF71C1"/>
    <w:rsid w:val="00D352AF"/>
    <w:rsid w:val="00D615EE"/>
    <w:rsid w:val="00D75BBC"/>
    <w:rsid w:val="00D83565"/>
    <w:rsid w:val="00DB5991"/>
    <w:rsid w:val="00DD123F"/>
    <w:rsid w:val="00DD5A1E"/>
    <w:rsid w:val="00DE237C"/>
    <w:rsid w:val="00E230CF"/>
    <w:rsid w:val="00E37536"/>
    <w:rsid w:val="00E53CDD"/>
    <w:rsid w:val="00E61B19"/>
    <w:rsid w:val="00E67F1A"/>
    <w:rsid w:val="00E837C6"/>
    <w:rsid w:val="00EC5403"/>
    <w:rsid w:val="00ED3C73"/>
    <w:rsid w:val="00F03DDA"/>
    <w:rsid w:val="00F04210"/>
    <w:rsid w:val="00F14F3A"/>
    <w:rsid w:val="00F34791"/>
    <w:rsid w:val="00F418F4"/>
    <w:rsid w:val="00F54126"/>
    <w:rsid w:val="00F56440"/>
    <w:rsid w:val="00F7266E"/>
    <w:rsid w:val="00F7693F"/>
    <w:rsid w:val="00FC1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67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C467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759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7B34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593"/>
    <w:rPr>
      <w:sz w:val="0"/>
      <w:szCs w:val="0"/>
    </w:rPr>
  </w:style>
  <w:style w:type="character" w:customStyle="1" w:styleId="a">
    <w:name w:val="Цветовое выделение"/>
    <w:uiPriority w:val="99"/>
    <w:rsid w:val="002C4678"/>
    <w:rPr>
      <w:b/>
      <w:color w:val="000080"/>
    </w:rPr>
  </w:style>
  <w:style w:type="paragraph" w:customStyle="1" w:styleId="a0">
    <w:name w:val="Нормальный (таблица)"/>
    <w:basedOn w:val="Normal"/>
    <w:next w:val="Normal"/>
    <w:uiPriority w:val="99"/>
    <w:rsid w:val="002C467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1">
    <w:name w:val="Гипертекстовая ссылка"/>
    <w:basedOn w:val="a"/>
    <w:uiPriority w:val="99"/>
    <w:rsid w:val="002C4678"/>
    <w:rPr>
      <w:rFonts w:cs="Times New Roman"/>
      <w:bCs/>
      <w:color w:val="008000"/>
    </w:rPr>
  </w:style>
  <w:style w:type="paragraph" w:customStyle="1" w:styleId="a2">
    <w:name w:val="Таблицы (моноширинный)"/>
    <w:basedOn w:val="Normal"/>
    <w:next w:val="Normal"/>
    <w:uiPriority w:val="99"/>
    <w:rsid w:val="002C46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BodyTextIndent2">
    <w:name w:val="Body Text Indent 2"/>
    <w:basedOn w:val="Normal"/>
    <w:link w:val="BodyTextIndent2Char"/>
    <w:uiPriority w:val="99"/>
    <w:rsid w:val="000B1C7E"/>
    <w:pPr>
      <w:ind w:left="432" w:hanging="432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B759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3753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B7593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E37536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BF471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B7593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F3479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B759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9</Pages>
  <Words>3618</Words>
  <Characters>20627</Characters>
  <Application>Microsoft Office Outlook</Application>
  <DocSecurity>0</DocSecurity>
  <Lines>0</Lines>
  <Paragraphs>0</Paragraphs>
  <ScaleCrop>false</ScaleCrop>
  <Company>UMNS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7719-00-536</dc:creator>
  <cp:keywords/>
  <dc:description/>
  <cp:lastModifiedBy>7729-01-005</cp:lastModifiedBy>
  <cp:revision>10</cp:revision>
  <cp:lastPrinted>2016-02-12T07:53:00Z</cp:lastPrinted>
  <dcterms:created xsi:type="dcterms:W3CDTF">2017-05-18T14:22:00Z</dcterms:created>
  <dcterms:modified xsi:type="dcterms:W3CDTF">2018-08-24T09:53:00Z</dcterms:modified>
</cp:coreProperties>
</file>